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673AB4" w14:textId="7AEFC3D5" w:rsidR="0052029D" w:rsidRPr="00145CB5" w:rsidRDefault="0052029D" w:rsidP="0052029D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bookmarkStart w:id="0" w:name="_Hlk50636533"/>
      <w:r w:rsidRPr="00145CB5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5B38CE6B" w14:textId="77777777" w:rsidR="0052029D" w:rsidRPr="00704509" w:rsidRDefault="0052029D" w:rsidP="0052029D">
      <w:pPr>
        <w:jc w:val="center"/>
        <w:rPr>
          <w:rFonts w:ascii="Verdana" w:eastAsia="Calibri" w:hAnsi="Verdana"/>
          <w:b/>
          <w:sz w:val="20"/>
          <w:szCs w:val="20"/>
          <w:lang w:eastAsia="en-US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2029D" w:rsidRPr="00704509" w14:paraId="516D1C41" w14:textId="77777777" w:rsidTr="00145CB5">
        <w:trPr>
          <w:jc w:val="center"/>
        </w:trPr>
        <w:tc>
          <w:tcPr>
            <w:tcW w:w="3263" w:type="dxa"/>
            <w:shd w:val="clear" w:color="auto" w:fill="FDB940"/>
          </w:tcPr>
          <w:p w14:paraId="252F8B8D" w14:textId="77777777" w:rsidR="0052029D" w:rsidRPr="00704509" w:rsidRDefault="0052029D" w:rsidP="00145CB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2C096DA0" w14:textId="0DDF7F1F" w:rsidR="0052029D" w:rsidRPr="00704509" w:rsidRDefault="0052029D" w:rsidP="00145CB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1A3AD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00BF5EF5" w14:textId="2B33C2C8" w:rsidR="0052029D" w:rsidRPr="00704509" w:rsidRDefault="0052029D" w:rsidP="00145CB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1A3AD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48AA8996" w14:textId="3056683F" w:rsidR="0052029D" w:rsidRPr="00704509" w:rsidRDefault="0052029D" w:rsidP="00145CB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1A3AD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2029D" w:rsidRPr="00704509" w14:paraId="6EDDA370" w14:textId="77777777" w:rsidTr="00145CB5">
        <w:trPr>
          <w:jc w:val="center"/>
        </w:trPr>
        <w:tc>
          <w:tcPr>
            <w:tcW w:w="3263" w:type="dxa"/>
            <w:shd w:val="clear" w:color="auto" w:fill="FDB940"/>
          </w:tcPr>
          <w:p w14:paraId="61E1C9F8" w14:textId="77777777" w:rsidR="0052029D" w:rsidRPr="00704509" w:rsidRDefault="0052029D" w:rsidP="00145CB5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2E0E1F90" w14:textId="1730C301" w:rsidR="0052029D" w:rsidRPr="00704509" w:rsidRDefault="0052029D" w:rsidP="00145CB5">
            <w:pPr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 w:rsidR="001A3AD4">
              <w:rPr>
                <w:rFonts w:ascii="Verdana" w:eastAsia="Calibri" w:hAnsi="Verdana"/>
                <w:sz w:val="20"/>
                <w:szCs w:val="20"/>
                <w:lang w:eastAsia="en-US"/>
              </w:rPr>
              <w:t>IC-MRKO-18-025/20-B</w:t>
            </w: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2029D" w:rsidRPr="00704509" w14:paraId="2E82B421" w14:textId="77777777" w:rsidTr="00145CB5">
        <w:trPr>
          <w:jc w:val="center"/>
        </w:trPr>
        <w:tc>
          <w:tcPr>
            <w:tcW w:w="3263" w:type="dxa"/>
            <w:shd w:val="clear" w:color="auto" w:fill="FDB940"/>
          </w:tcPr>
          <w:p w14:paraId="47D3EE82" w14:textId="77777777" w:rsidR="0052029D" w:rsidRPr="00704509" w:rsidRDefault="0052029D" w:rsidP="00145CB5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bookmarkStart w:id="1" w:name="_Hlk14678293"/>
        <w:tc>
          <w:tcPr>
            <w:tcW w:w="6431" w:type="dxa"/>
            <w:shd w:val="clear" w:color="auto" w:fill="FFF0D5"/>
          </w:tcPr>
          <w:p w14:paraId="2871BD95" w14:textId="0BD1DCD0" w:rsidR="0052029D" w:rsidRPr="00704509" w:rsidRDefault="0052029D" w:rsidP="00145CB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"MFiles_P1046"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1A3AD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Nakup in implementacija mrežne opreme z garancijskim vzdrževanjem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  <w:bookmarkEnd w:id="1"/>
          </w:p>
        </w:tc>
      </w:tr>
      <w:bookmarkEnd w:id="0"/>
    </w:tbl>
    <w:p w14:paraId="1F63577F" w14:textId="77777777" w:rsidR="007803B5" w:rsidRPr="00704509" w:rsidRDefault="007803B5">
      <w:pPr>
        <w:rPr>
          <w:b/>
          <w:sz w:val="20"/>
          <w:szCs w:val="20"/>
        </w:rPr>
      </w:pPr>
    </w:p>
    <w:p w14:paraId="240E607B" w14:textId="77777777" w:rsidR="00377F8C" w:rsidRPr="00961E7B" w:rsidRDefault="00377F8C"/>
    <w:p w14:paraId="38BE904E" w14:textId="38E48FF0" w:rsidR="003C32C5" w:rsidRPr="00961E7B" w:rsidRDefault="004C7678" w:rsidP="003C32C5">
      <w:pPr>
        <w:jc w:val="center"/>
        <w:rPr>
          <w:b/>
          <w:color w:val="00B050"/>
        </w:rPr>
      </w:pPr>
      <w:r>
        <w:rPr>
          <w:b/>
          <w:color w:val="00B050"/>
        </w:rPr>
        <w:t>SKLOP 1</w:t>
      </w:r>
      <w:r w:rsidR="003C32C5" w:rsidRPr="00961E7B">
        <w:rPr>
          <w:b/>
          <w:color w:val="00B050"/>
        </w:rPr>
        <w:t xml:space="preserve">: </w:t>
      </w:r>
      <w:r w:rsidR="00486320">
        <w:rPr>
          <w:b/>
          <w:color w:val="00B050"/>
        </w:rPr>
        <w:t xml:space="preserve">Nakup </w:t>
      </w:r>
      <w:r w:rsidR="008557BA">
        <w:rPr>
          <w:b/>
          <w:color w:val="00B050"/>
        </w:rPr>
        <w:t xml:space="preserve">in vzdrževanje </w:t>
      </w:r>
      <w:r w:rsidR="00961E7B" w:rsidRPr="00961E7B">
        <w:rPr>
          <w:b/>
          <w:color w:val="00B050"/>
        </w:rPr>
        <w:t xml:space="preserve">LAN </w:t>
      </w:r>
      <w:proofErr w:type="spellStart"/>
      <w:r w:rsidR="008557BA">
        <w:rPr>
          <w:b/>
          <w:color w:val="00B050"/>
        </w:rPr>
        <w:t>dostopovnih</w:t>
      </w:r>
      <w:proofErr w:type="spellEnd"/>
      <w:r w:rsidR="00486320">
        <w:rPr>
          <w:b/>
          <w:color w:val="00B050"/>
        </w:rPr>
        <w:t xml:space="preserve"> stikal</w:t>
      </w:r>
    </w:p>
    <w:p w14:paraId="531D8F26" w14:textId="77777777" w:rsidR="00B81F0C" w:rsidRPr="00961E7B" w:rsidRDefault="00B81F0C"/>
    <w:p w14:paraId="46088AD4" w14:textId="4413BAD1" w:rsidR="005B4DA2" w:rsidRPr="00961E7B" w:rsidRDefault="008972CC" w:rsidP="00154E10">
      <w:pPr>
        <w:pStyle w:val="Heading1"/>
        <w:numPr>
          <w:ilvl w:val="0"/>
          <w:numId w:val="1"/>
        </w:numPr>
        <w:ind w:left="426"/>
        <w:rPr>
          <w:smallCaps w:val="0"/>
          <w:color w:val="0000FF"/>
          <w:kern w:val="0"/>
          <w:sz w:val="26"/>
          <w:szCs w:val="26"/>
        </w:rPr>
      </w:pPr>
      <w:r w:rsidRPr="00961E7B">
        <w:rPr>
          <w:smallCaps w:val="0"/>
          <w:color w:val="0000FF"/>
          <w:kern w:val="0"/>
          <w:sz w:val="26"/>
          <w:szCs w:val="26"/>
        </w:rPr>
        <w:t xml:space="preserve">NATANČEN OPIS PREDMETA IN </w:t>
      </w:r>
      <w:r w:rsidR="00B81F0C" w:rsidRPr="00961E7B">
        <w:rPr>
          <w:smallCaps w:val="0"/>
          <w:color w:val="0000FF"/>
          <w:kern w:val="0"/>
          <w:sz w:val="26"/>
          <w:szCs w:val="26"/>
        </w:rPr>
        <w:t>TEHNIČNE SPECIFIKACIJE</w:t>
      </w:r>
      <w:r w:rsidR="00010D85" w:rsidRPr="00961E7B">
        <w:rPr>
          <w:smallCaps w:val="0"/>
          <w:color w:val="0000FF"/>
          <w:kern w:val="0"/>
          <w:sz w:val="26"/>
          <w:szCs w:val="26"/>
        </w:rPr>
        <w:t xml:space="preserve"> </w:t>
      </w:r>
    </w:p>
    <w:p w14:paraId="7157D586" w14:textId="77777777" w:rsidR="005B4DA2" w:rsidRPr="00961E7B" w:rsidRDefault="005B4DA2" w:rsidP="005B4DA2">
      <w:pPr>
        <w:rPr>
          <w:sz w:val="22"/>
          <w:szCs w:val="22"/>
        </w:rPr>
      </w:pPr>
    </w:p>
    <w:p w14:paraId="3DB6BC23" w14:textId="1C4F7272" w:rsidR="003C32C5" w:rsidRPr="00961E7B" w:rsidRDefault="003C32C5" w:rsidP="003C32C5">
      <w:pPr>
        <w:jc w:val="both"/>
        <w:rPr>
          <w:b/>
          <w:color w:val="00B050"/>
          <w:sz w:val="22"/>
          <w:szCs w:val="22"/>
        </w:rPr>
      </w:pPr>
      <w:r w:rsidRPr="00961E7B">
        <w:rPr>
          <w:b/>
          <w:color w:val="00B050"/>
          <w:sz w:val="22"/>
          <w:szCs w:val="22"/>
        </w:rPr>
        <w:t xml:space="preserve">PREDMET NAROČILA </w:t>
      </w:r>
      <w:r w:rsidR="00961E7B" w:rsidRPr="00961E7B">
        <w:rPr>
          <w:b/>
          <w:color w:val="00B050"/>
          <w:sz w:val="22"/>
          <w:szCs w:val="22"/>
        </w:rPr>
        <w:t xml:space="preserve">ZA SKLOP </w:t>
      </w:r>
      <w:r w:rsidR="004C7678"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:</w:t>
      </w:r>
    </w:p>
    <w:p w14:paraId="265C4CF4" w14:textId="77777777" w:rsidR="003C32C5" w:rsidRPr="00961E7B" w:rsidRDefault="003C32C5" w:rsidP="003C32C5">
      <w:pPr>
        <w:jc w:val="both"/>
        <w:rPr>
          <w:color w:val="0000FF"/>
          <w:sz w:val="22"/>
          <w:szCs w:val="22"/>
        </w:rPr>
      </w:pPr>
    </w:p>
    <w:p w14:paraId="6BDE4A5B" w14:textId="4ADA2368" w:rsidR="00961E7B" w:rsidRDefault="00961E7B" w:rsidP="00961E7B">
      <w:pPr>
        <w:spacing w:after="60"/>
        <w:jc w:val="both"/>
        <w:rPr>
          <w:sz w:val="22"/>
          <w:szCs w:val="22"/>
        </w:rPr>
      </w:pPr>
      <w:r w:rsidRPr="00961E7B">
        <w:rPr>
          <w:sz w:val="22"/>
          <w:szCs w:val="22"/>
        </w:rPr>
        <w:t>Pred</w:t>
      </w:r>
      <w:r w:rsidR="004C7678">
        <w:rPr>
          <w:sz w:val="22"/>
          <w:szCs w:val="22"/>
        </w:rPr>
        <w:t xml:space="preserve">met naročila je nakup </w:t>
      </w:r>
      <w:r w:rsidR="00486320">
        <w:rPr>
          <w:sz w:val="22"/>
          <w:szCs w:val="22"/>
        </w:rPr>
        <w:t xml:space="preserve">LAN </w:t>
      </w:r>
      <w:proofErr w:type="spellStart"/>
      <w:r w:rsidR="008557BA">
        <w:rPr>
          <w:sz w:val="22"/>
          <w:szCs w:val="22"/>
        </w:rPr>
        <w:t>dostopovnih</w:t>
      </w:r>
      <w:proofErr w:type="spellEnd"/>
      <w:r w:rsidR="00486320">
        <w:rPr>
          <w:sz w:val="22"/>
          <w:szCs w:val="22"/>
        </w:rPr>
        <w:t xml:space="preserve"> stikal</w:t>
      </w:r>
      <w:r w:rsidR="004C7678">
        <w:rPr>
          <w:sz w:val="22"/>
          <w:szCs w:val="22"/>
        </w:rPr>
        <w:t xml:space="preserve"> s 3</w:t>
      </w:r>
      <w:r w:rsidRPr="00961E7B">
        <w:rPr>
          <w:sz w:val="22"/>
          <w:szCs w:val="22"/>
        </w:rPr>
        <w:t>-letnim vzdrževanjem</w:t>
      </w:r>
      <w:r w:rsidR="00486320">
        <w:rPr>
          <w:sz w:val="22"/>
          <w:szCs w:val="22"/>
        </w:rPr>
        <w:t xml:space="preserve"> za centralno lokacijo in lokaln</w:t>
      </w:r>
      <w:r w:rsidR="008A4B8E">
        <w:rPr>
          <w:sz w:val="22"/>
          <w:szCs w:val="22"/>
        </w:rPr>
        <w:t>a</w:t>
      </w:r>
      <w:r w:rsidR="00486320">
        <w:rPr>
          <w:sz w:val="22"/>
          <w:szCs w:val="22"/>
        </w:rPr>
        <w:t xml:space="preserve"> tehničn</w:t>
      </w:r>
      <w:r w:rsidR="008A4B8E">
        <w:rPr>
          <w:sz w:val="22"/>
          <w:szCs w:val="22"/>
        </w:rPr>
        <w:t>a</w:t>
      </w:r>
      <w:r w:rsidR="00486320">
        <w:rPr>
          <w:sz w:val="22"/>
          <w:szCs w:val="22"/>
        </w:rPr>
        <w:t xml:space="preserve"> pomoč.</w:t>
      </w:r>
    </w:p>
    <w:p w14:paraId="5B1FC3CA" w14:textId="6E584BCD" w:rsidR="00A730ED" w:rsidRDefault="00A730ED">
      <w:pPr>
        <w:rPr>
          <w:sz w:val="22"/>
          <w:szCs w:val="22"/>
        </w:rPr>
      </w:pPr>
    </w:p>
    <w:p w14:paraId="4C60ED56" w14:textId="77777777" w:rsidR="00530288" w:rsidRDefault="00530288">
      <w:pPr>
        <w:rPr>
          <w:sz w:val="22"/>
          <w:szCs w:val="22"/>
        </w:rPr>
      </w:pPr>
    </w:p>
    <w:p w14:paraId="6FC9C975" w14:textId="53E6CF8C" w:rsidR="003C32C5" w:rsidRPr="00961E7B" w:rsidRDefault="003C32C5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961E7B">
        <w:rPr>
          <w:b/>
          <w:color w:val="00B050"/>
          <w:sz w:val="22"/>
          <w:szCs w:val="22"/>
        </w:rPr>
        <w:t xml:space="preserve">SPECIFIKACIJE PREDMETA NAROČILA IN MINIMALNE ZAHTEVE NAROČNIKA: </w:t>
      </w:r>
    </w:p>
    <w:p w14:paraId="2B427847" w14:textId="2FC1CB1F" w:rsidR="003C32C5" w:rsidRDefault="003C32C5" w:rsidP="003C32C5">
      <w:pPr>
        <w:jc w:val="both"/>
        <w:rPr>
          <w:sz w:val="22"/>
          <w:szCs w:val="22"/>
        </w:rPr>
      </w:pPr>
    </w:p>
    <w:p w14:paraId="389A35DC" w14:textId="77777777" w:rsidR="00530288" w:rsidRDefault="00530288" w:rsidP="003C32C5">
      <w:pPr>
        <w:jc w:val="both"/>
        <w:rPr>
          <w:sz w:val="22"/>
          <w:szCs w:val="22"/>
        </w:rPr>
      </w:pPr>
    </w:p>
    <w:p w14:paraId="40E9BB60" w14:textId="0F1D0A97" w:rsidR="00A85206" w:rsidRPr="00961E7B" w:rsidRDefault="00A85206" w:rsidP="00A85206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1</w:t>
      </w:r>
      <w:r w:rsidRPr="00961E7B">
        <w:rPr>
          <w:b/>
          <w:color w:val="00B050"/>
          <w:sz w:val="22"/>
          <w:szCs w:val="22"/>
          <w:u w:val="single"/>
        </w:rPr>
        <w:t>.</w:t>
      </w:r>
      <w:r>
        <w:rPr>
          <w:b/>
          <w:color w:val="00B050"/>
          <w:sz w:val="22"/>
          <w:szCs w:val="22"/>
          <w:u w:val="single"/>
        </w:rPr>
        <w:t>1</w:t>
      </w:r>
      <w:r w:rsidRPr="00961E7B">
        <w:rPr>
          <w:b/>
          <w:color w:val="00B050"/>
          <w:sz w:val="22"/>
          <w:szCs w:val="22"/>
          <w:u w:val="single"/>
        </w:rPr>
        <w:t xml:space="preserve"> </w:t>
      </w:r>
      <w:proofErr w:type="spellStart"/>
      <w:r w:rsidR="008557BA">
        <w:rPr>
          <w:b/>
          <w:color w:val="00B050"/>
          <w:sz w:val="22"/>
          <w:szCs w:val="22"/>
          <w:u w:val="single"/>
        </w:rPr>
        <w:t>Dostopovna</w:t>
      </w:r>
      <w:proofErr w:type="spellEnd"/>
      <w:r w:rsidR="00D61034">
        <w:rPr>
          <w:b/>
          <w:color w:val="00B050"/>
          <w:sz w:val="22"/>
          <w:szCs w:val="22"/>
          <w:u w:val="single"/>
        </w:rPr>
        <w:t xml:space="preserve"> stikala za centralno lokacijo</w:t>
      </w:r>
    </w:p>
    <w:p w14:paraId="61C62D5C" w14:textId="77777777" w:rsidR="00A85206" w:rsidRPr="00961E7B" w:rsidRDefault="00A85206" w:rsidP="00A85206">
      <w:pPr>
        <w:pStyle w:val="Header"/>
        <w:jc w:val="both"/>
        <w:rPr>
          <w:b/>
          <w:color w:val="00B050"/>
          <w:sz w:val="22"/>
          <w:szCs w:val="22"/>
          <w:u w:val="single"/>
        </w:rPr>
      </w:pPr>
    </w:p>
    <w:p w14:paraId="17D2791C" w14:textId="0BEE06DD" w:rsidR="00D61034" w:rsidRPr="00961E7B" w:rsidRDefault="00D61034" w:rsidP="00D61034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 w:rsidR="002C7F5D">
        <w:rPr>
          <w:b/>
          <w:color w:val="00B050"/>
          <w:sz w:val="22"/>
          <w:szCs w:val="22"/>
        </w:rPr>
        <w:t>1</w:t>
      </w:r>
      <w:r>
        <w:rPr>
          <w:b/>
          <w:color w:val="00B050"/>
          <w:sz w:val="22"/>
          <w:szCs w:val="22"/>
        </w:rPr>
        <w:t>.</w:t>
      </w:r>
      <w:r w:rsidR="002C7F5D"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 xml:space="preserve">48-portno </w:t>
      </w:r>
      <w:proofErr w:type="spellStart"/>
      <w:r w:rsidR="008557BA">
        <w:rPr>
          <w:b/>
          <w:color w:val="00B050"/>
          <w:sz w:val="22"/>
          <w:szCs w:val="22"/>
        </w:rPr>
        <w:t>dostopovno</w:t>
      </w:r>
      <w:proofErr w:type="spellEnd"/>
      <w:r>
        <w:rPr>
          <w:b/>
          <w:color w:val="00B050"/>
          <w:sz w:val="22"/>
          <w:szCs w:val="22"/>
        </w:rPr>
        <w:t xml:space="preserve"> stikalo </w:t>
      </w:r>
      <w:r w:rsidR="002C7F5D">
        <w:rPr>
          <w:b/>
          <w:color w:val="00B050"/>
          <w:sz w:val="22"/>
          <w:szCs w:val="22"/>
        </w:rPr>
        <w:t xml:space="preserve">s </w:t>
      </w:r>
      <w:proofErr w:type="spellStart"/>
      <w:r w:rsidR="002C7F5D">
        <w:rPr>
          <w:b/>
          <w:color w:val="00B050"/>
          <w:sz w:val="22"/>
          <w:szCs w:val="22"/>
        </w:rPr>
        <w:t>PoE</w:t>
      </w:r>
      <w:proofErr w:type="spellEnd"/>
      <w:r w:rsidR="002C7F5D">
        <w:rPr>
          <w:b/>
          <w:color w:val="00B050"/>
          <w:sz w:val="22"/>
          <w:szCs w:val="22"/>
        </w:rPr>
        <w:t xml:space="preserve">+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="00231A23" w:rsidRPr="00231A23">
        <w:rPr>
          <w:i/>
          <w:color w:val="00B050"/>
          <w:sz w:val="22"/>
          <w:szCs w:val="22"/>
        </w:rPr>
        <w:t>C9200-48P-A</w:t>
      </w:r>
      <w:r w:rsidR="00A730ED">
        <w:rPr>
          <w:i/>
          <w:color w:val="00B050"/>
          <w:sz w:val="22"/>
          <w:szCs w:val="22"/>
        </w:rPr>
        <w:t>,</w:t>
      </w:r>
      <w:r w:rsidR="00231A23" w:rsidRPr="00231A23" w:rsidDel="00231A23">
        <w:rPr>
          <w:i/>
          <w:color w:val="00B050"/>
          <w:sz w:val="22"/>
          <w:szCs w:val="22"/>
        </w:rPr>
        <w:t xml:space="preserve"> </w:t>
      </w:r>
      <w:r w:rsidR="00231A23" w:rsidRPr="00231A23">
        <w:rPr>
          <w:i/>
          <w:color w:val="00B050"/>
          <w:sz w:val="22"/>
          <w:szCs w:val="22"/>
        </w:rPr>
        <w:t>C9200-DNA-A-48-3Y</w:t>
      </w:r>
      <w:r w:rsidRPr="00453B21">
        <w:rPr>
          <w:i/>
          <w:color w:val="00B050"/>
          <w:sz w:val="22"/>
          <w:szCs w:val="22"/>
        </w:rPr>
        <w:t xml:space="preserve">, </w:t>
      </w:r>
      <w:r w:rsidR="00231A23" w:rsidRPr="00231A23">
        <w:rPr>
          <w:i/>
          <w:color w:val="00B050"/>
          <w:sz w:val="22"/>
          <w:szCs w:val="22"/>
        </w:rPr>
        <w:t>C9200-STACK-KIT=</w:t>
      </w:r>
      <w:r w:rsidRPr="00453B21">
        <w:rPr>
          <w:i/>
          <w:color w:val="00B050"/>
          <w:sz w:val="22"/>
          <w:szCs w:val="22"/>
        </w:rPr>
        <w:t xml:space="preserve">, </w:t>
      </w:r>
      <w:r w:rsidR="00231A23" w:rsidRPr="00231A23">
        <w:rPr>
          <w:i/>
          <w:color w:val="00B050"/>
          <w:sz w:val="22"/>
          <w:szCs w:val="22"/>
        </w:rPr>
        <w:t>C9200-NM-4X=</w:t>
      </w:r>
      <w:r w:rsidR="00231A23" w:rsidRPr="00231A23" w:rsidDel="00231A23">
        <w:rPr>
          <w:i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16</w:t>
      </w:r>
      <w:r w:rsidRPr="00961E7B">
        <w:rPr>
          <w:color w:val="00B050"/>
          <w:sz w:val="22"/>
          <w:szCs w:val="22"/>
          <w:u w:val="single"/>
        </w:rPr>
        <w:t xml:space="preserve"> kos</w:t>
      </w:r>
      <w:r>
        <w:rPr>
          <w:color w:val="00B050"/>
          <w:sz w:val="22"/>
          <w:szCs w:val="22"/>
          <w:u w:val="single"/>
        </w:rPr>
        <w:t>ov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007CE36B" w14:textId="77777777" w:rsidR="00D61034" w:rsidRPr="00961E7B" w:rsidRDefault="00D61034" w:rsidP="00D61034">
      <w:pPr>
        <w:pStyle w:val="Header"/>
        <w:jc w:val="both"/>
        <w:rPr>
          <w:sz w:val="22"/>
          <w:szCs w:val="22"/>
        </w:rPr>
      </w:pPr>
    </w:p>
    <w:p w14:paraId="522D34D8" w14:textId="77777777" w:rsidR="00D61034" w:rsidRPr="00961E7B" w:rsidRDefault="00D61034" w:rsidP="001D0D1B">
      <w:pPr>
        <w:pStyle w:val="ListParagraph"/>
        <w:widowControl/>
        <w:numPr>
          <w:ilvl w:val="0"/>
          <w:numId w:val="2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Tip stikala:</w:t>
      </w:r>
    </w:p>
    <w:p w14:paraId="2B512C6C" w14:textId="3EF18BEE" w:rsidR="00D61034" w:rsidRPr="00FD2B0A" w:rsidRDefault="00D61034" w:rsidP="001D0D1B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Skladovno stikalo velikosti 1HE</w:t>
      </w:r>
      <w:r w:rsidR="00C162D0" w:rsidRPr="00FD2B0A">
        <w:rPr>
          <w:sz w:val="22"/>
          <w:szCs w:val="22"/>
          <w:lang w:val="sl-SI"/>
        </w:rPr>
        <w:t>, primerno</w:t>
      </w:r>
      <w:r w:rsidRPr="00FD2B0A">
        <w:rPr>
          <w:sz w:val="22"/>
          <w:szCs w:val="22"/>
          <w:lang w:val="sl-SI"/>
        </w:rPr>
        <w:t xml:space="preserve"> za vgradnjo v standardno 19-palčno komunikacijsko omaro</w:t>
      </w:r>
      <w:r w:rsidR="00A730ED">
        <w:rPr>
          <w:sz w:val="22"/>
          <w:szCs w:val="22"/>
          <w:lang w:val="sl-SI"/>
        </w:rPr>
        <w:t>,</w:t>
      </w:r>
    </w:p>
    <w:p w14:paraId="6421E407" w14:textId="2301B464" w:rsidR="00D61034" w:rsidRPr="00FD2B0A" w:rsidRDefault="00D61034" w:rsidP="001D0D1B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združevanja več stikal v eno skladovno enoto z enotno konfiguracijo in 1 naslovom IP za upravljanje</w:t>
      </w:r>
      <w:r w:rsidR="00A730ED">
        <w:rPr>
          <w:sz w:val="22"/>
          <w:szCs w:val="22"/>
          <w:lang w:val="sl-SI"/>
        </w:rPr>
        <w:t>,</w:t>
      </w:r>
    </w:p>
    <w:p w14:paraId="0335D49C" w14:textId="5392004D" w:rsidR="00D61034" w:rsidRPr="00961E7B" w:rsidRDefault="00D61034" w:rsidP="001D0D1B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sestav</w:t>
      </w:r>
      <w:r w:rsidR="00A730ED">
        <w:rPr>
          <w:sz w:val="22"/>
          <w:szCs w:val="22"/>
          <w:lang w:val="sl-SI"/>
        </w:rPr>
        <w:t>a</w:t>
      </w:r>
      <w:r w:rsidRPr="00FD2B0A">
        <w:rPr>
          <w:sz w:val="22"/>
          <w:szCs w:val="22"/>
          <w:lang w:val="sl-SI"/>
        </w:rPr>
        <w:t xml:space="preserve"> sklada do 8 stikal, pri čemer so stikala lahko različnih konfiguracij znotraj iste družine stikal</w:t>
      </w:r>
      <w:r w:rsidRPr="00961E7B">
        <w:rPr>
          <w:sz w:val="22"/>
          <w:szCs w:val="22"/>
          <w:lang w:val="sl-SI"/>
        </w:rPr>
        <w:t>.</w:t>
      </w:r>
    </w:p>
    <w:p w14:paraId="432A2602" w14:textId="77777777" w:rsidR="00D61034" w:rsidRPr="00961E7B" w:rsidRDefault="00D61034" w:rsidP="001D0D1B">
      <w:pPr>
        <w:pStyle w:val="ListParagraph"/>
        <w:widowControl/>
        <w:numPr>
          <w:ilvl w:val="0"/>
          <w:numId w:val="2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Napajanje:</w:t>
      </w:r>
    </w:p>
    <w:p w14:paraId="4301038E" w14:textId="6334290F" w:rsidR="00D61034" w:rsidRDefault="00D61034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napajalnik</w:t>
      </w:r>
      <w:r w:rsidRPr="00FD2B0A">
        <w:rPr>
          <w:sz w:val="22"/>
          <w:szCs w:val="22"/>
          <w:lang w:val="sl-SI"/>
        </w:rPr>
        <w:t xml:space="preserve"> z vsaj </w:t>
      </w:r>
      <w:r>
        <w:rPr>
          <w:sz w:val="22"/>
          <w:szCs w:val="22"/>
          <w:lang w:val="sl-SI"/>
        </w:rPr>
        <w:t>1000</w:t>
      </w:r>
      <w:r w:rsidRPr="00FD2B0A">
        <w:rPr>
          <w:sz w:val="22"/>
          <w:szCs w:val="22"/>
          <w:lang w:val="sl-SI"/>
        </w:rPr>
        <w:t xml:space="preserve"> W moči</w:t>
      </w:r>
      <w:r w:rsidR="00A730ED">
        <w:rPr>
          <w:sz w:val="22"/>
          <w:szCs w:val="22"/>
          <w:lang w:val="sl-SI"/>
        </w:rPr>
        <w:t>,</w:t>
      </w:r>
    </w:p>
    <w:p w14:paraId="18F22D7D" w14:textId="3CE308D5" w:rsidR="00D61034" w:rsidRPr="00FD2B0A" w:rsidRDefault="00D61034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dodatna reža za možnost priklopa pomožnega napajalnika</w:t>
      </w:r>
      <w:r w:rsidR="00A730ED">
        <w:rPr>
          <w:sz w:val="22"/>
          <w:szCs w:val="22"/>
          <w:lang w:val="sl-SI"/>
        </w:rPr>
        <w:t>,</w:t>
      </w:r>
    </w:p>
    <w:p w14:paraId="1DC7D227" w14:textId="678D084D" w:rsidR="00D61034" w:rsidRPr="00FD2B0A" w:rsidRDefault="00D61034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priklop na 100-240 V AC</w:t>
      </w:r>
      <w:r w:rsidR="00A730ED">
        <w:rPr>
          <w:sz w:val="22"/>
          <w:szCs w:val="22"/>
          <w:lang w:val="sl-SI"/>
        </w:rPr>
        <w:t>,</w:t>
      </w:r>
    </w:p>
    <w:p w14:paraId="15D5EF6C" w14:textId="488340B9" w:rsidR="00D61034" w:rsidRPr="00FD2B0A" w:rsidRDefault="00D61034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menjave napajalnikov med delovanjem stikala</w:t>
      </w:r>
      <w:r w:rsidR="00A730ED">
        <w:rPr>
          <w:sz w:val="22"/>
          <w:szCs w:val="22"/>
          <w:lang w:val="sl-SI"/>
        </w:rPr>
        <w:t>,</w:t>
      </w:r>
    </w:p>
    <w:p w14:paraId="4B4EC020" w14:textId="66473B94" w:rsidR="00D61034" w:rsidRDefault="00D61034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možnost menjave </w:t>
      </w:r>
      <w:r>
        <w:rPr>
          <w:sz w:val="22"/>
          <w:szCs w:val="22"/>
          <w:lang w:val="sl-SI"/>
        </w:rPr>
        <w:t>ventilatorjev</w:t>
      </w:r>
      <w:r w:rsidRPr="00FD2B0A">
        <w:rPr>
          <w:sz w:val="22"/>
          <w:szCs w:val="22"/>
          <w:lang w:val="sl-SI"/>
        </w:rPr>
        <w:t xml:space="preserve"> med delovanjem stikala</w:t>
      </w:r>
      <w:r w:rsidR="00A730ED">
        <w:rPr>
          <w:sz w:val="22"/>
          <w:szCs w:val="22"/>
          <w:lang w:val="sl-SI"/>
        </w:rPr>
        <w:t>,</w:t>
      </w:r>
    </w:p>
    <w:p w14:paraId="272D66D1" w14:textId="77777777" w:rsidR="00D61034" w:rsidRPr="000A0835" w:rsidRDefault="00D61034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A0835">
        <w:rPr>
          <w:sz w:val="22"/>
          <w:szCs w:val="22"/>
          <w:lang w:val="sl-SI"/>
        </w:rPr>
        <w:t>stikalo lahko napaja priklopljene naprave (</w:t>
      </w:r>
      <w:proofErr w:type="spellStart"/>
      <w:r w:rsidRPr="000A0835">
        <w:rPr>
          <w:sz w:val="22"/>
          <w:szCs w:val="22"/>
          <w:lang w:val="sl-SI"/>
        </w:rPr>
        <w:t>PoE</w:t>
      </w:r>
      <w:proofErr w:type="spellEnd"/>
      <w:r w:rsidRPr="000A0835">
        <w:rPr>
          <w:sz w:val="22"/>
          <w:szCs w:val="22"/>
          <w:lang w:val="sl-SI"/>
        </w:rPr>
        <w:t>):</w:t>
      </w:r>
    </w:p>
    <w:p w14:paraId="13CE1594" w14:textId="264F7FF6" w:rsidR="00D61034" w:rsidRPr="00882A33" w:rsidRDefault="00D61034" w:rsidP="001D0D1B">
      <w:pPr>
        <w:pStyle w:val="ListParagraph"/>
        <w:numPr>
          <w:ilvl w:val="1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 xml:space="preserve">podpora za </w:t>
      </w:r>
      <w:proofErr w:type="spellStart"/>
      <w:r w:rsidRPr="00882A33">
        <w:rPr>
          <w:sz w:val="22"/>
          <w:szCs w:val="22"/>
          <w:lang w:val="sl-SI"/>
        </w:rPr>
        <w:t>PoE</w:t>
      </w:r>
      <w:proofErr w:type="spellEnd"/>
      <w:r w:rsidRPr="00882A33">
        <w:rPr>
          <w:sz w:val="22"/>
          <w:szCs w:val="22"/>
          <w:lang w:val="sl-SI"/>
        </w:rPr>
        <w:t xml:space="preserve"> (15.4W) in </w:t>
      </w:r>
      <w:proofErr w:type="spellStart"/>
      <w:r w:rsidRPr="00882A33">
        <w:rPr>
          <w:sz w:val="22"/>
          <w:szCs w:val="22"/>
          <w:lang w:val="sl-SI"/>
        </w:rPr>
        <w:t>PoE</w:t>
      </w:r>
      <w:proofErr w:type="spellEnd"/>
      <w:r w:rsidRPr="00882A33">
        <w:rPr>
          <w:sz w:val="22"/>
          <w:szCs w:val="22"/>
          <w:lang w:val="sl-SI"/>
        </w:rPr>
        <w:t>+(30W)</w:t>
      </w:r>
      <w:r w:rsidR="00A730ED">
        <w:rPr>
          <w:sz w:val="22"/>
          <w:szCs w:val="22"/>
          <w:lang w:val="sl-SI"/>
        </w:rPr>
        <w:t>,</w:t>
      </w:r>
    </w:p>
    <w:p w14:paraId="641E8456" w14:textId="232277D2" w:rsidR="00D61034" w:rsidRPr="00FD2B0A" w:rsidRDefault="00D61034" w:rsidP="001D0D1B">
      <w:pPr>
        <w:pStyle w:val="ListParagraph"/>
        <w:numPr>
          <w:ilvl w:val="1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 xml:space="preserve">stikalo zagotavlja dovolj napajalne moči za </w:t>
      </w:r>
      <w:proofErr w:type="spellStart"/>
      <w:r w:rsidRPr="00882A33">
        <w:rPr>
          <w:sz w:val="22"/>
          <w:szCs w:val="22"/>
          <w:lang w:val="sl-SI"/>
        </w:rPr>
        <w:t>PoE</w:t>
      </w:r>
      <w:proofErr w:type="spellEnd"/>
      <w:r w:rsidRPr="00882A33">
        <w:rPr>
          <w:sz w:val="22"/>
          <w:szCs w:val="22"/>
          <w:lang w:val="sl-SI"/>
        </w:rPr>
        <w:t xml:space="preserve">+ na </w:t>
      </w:r>
      <w:r w:rsidR="000B3F85">
        <w:rPr>
          <w:sz w:val="22"/>
          <w:szCs w:val="22"/>
          <w:lang w:val="sl-SI"/>
        </w:rPr>
        <w:t>vsaj 24</w:t>
      </w:r>
      <w:r w:rsidR="000B3F85" w:rsidRPr="00882A33">
        <w:rPr>
          <w:sz w:val="22"/>
          <w:szCs w:val="22"/>
          <w:lang w:val="sl-SI"/>
        </w:rPr>
        <w:t xml:space="preserve"> </w:t>
      </w:r>
      <w:r w:rsidRPr="00882A33">
        <w:rPr>
          <w:sz w:val="22"/>
          <w:szCs w:val="22"/>
          <w:lang w:val="sl-SI"/>
        </w:rPr>
        <w:t>portih stikala hkrati.</w:t>
      </w:r>
    </w:p>
    <w:p w14:paraId="01C7D294" w14:textId="77777777" w:rsidR="00D61034" w:rsidRPr="00961E7B" w:rsidRDefault="00D61034" w:rsidP="001D0D1B">
      <w:pPr>
        <w:pStyle w:val="ListParagraph"/>
        <w:widowControl/>
        <w:numPr>
          <w:ilvl w:val="0"/>
          <w:numId w:val="2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Lastnosti vmesnikov:</w:t>
      </w:r>
    </w:p>
    <w:p w14:paraId="69E62A7D" w14:textId="77777777" w:rsidR="00D61034" w:rsidRPr="0001061D" w:rsidRDefault="00D61034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vsaj 48</w:t>
      </w:r>
      <w:r w:rsidRPr="0001061D">
        <w:rPr>
          <w:sz w:val="22"/>
          <w:szCs w:val="22"/>
          <w:lang w:val="sl-SI"/>
        </w:rPr>
        <w:t xml:space="preserve"> 10/100/1000 </w:t>
      </w:r>
      <w:proofErr w:type="spellStart"/>
      <w:r w:rsidRPr="0001061D">
        <w:rPr>
          <w:sz w:val="22"/>
          <w:szCs w:val="22"/>
          <w:lang w:val="sl-SI"/>
        </w:rPr>
        <w:t>Ethernet</w:t>
      </w:r>
      <w:proofErr w:type="spellEnd"/>
      <w:r w:rsidRPr="0001061D">
        <w:rPr>
          <w:sz w:val="22"/>
          <w:szCs w:val="22"/>
          <w:lang w:val="sl-SI"/>
        </w:rPr>
        <w:t xml:space="preserve"> portov,</w:t>
      </w:r>
    </w:p>
    <w:p w14:paraId="3DF8FC7E" w14:textId="153580D3" w:rsidR="00D61034" w:rsidRPr="0001061D" w:rsidRDefault="00D61034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vsaj 4 reže za optične 1</w:t>
      </w:r>
      <w:r w:rsidR="00A56A26">
        <w:rPr>
          <w:sz w:val="22"/>
          <w:szCs w:val="22"/>
          <w:lang w:val="sl-SI"/>
        </w:rPr>
        <w:t>0</w:t>
      </w:r>
      <w:r w:rsidRPr="0001061D">
        <w:rPr>
          <w:sz w:val="22"/>
          <w:szCs w:val="22"/>
          <w:lang w:val="sl-SI"/>
        </w:rPr>
        <w:t xml:space="preserve"> </w:t>
      </w:r>
      <w:proofErr w:type="spellStart"/>
      <w:r w:rsidRPr="0001061D">
        <w:rPr>
          <w:sz w:val="22"/>
          <w:szCs w:val="22"/>
          <w:lang w:val="sl-SI"/>
        </w:rPr>
        <w:t>Gbps</w:t>
      </w:r>
      <w:proofErr w:type="spellEnd"/>
      <w:r w:rsidRPr="0001061D">
        <w:rPr>
          <w:sz w:val="22"/>
          <w:szCs w:val="22"/>
          <w:lang w:val="sl-SI"/>
        </w:rPr>
        <w:t xml:space="preserve"> vmesnike SFP</w:t>
      </w:r>
      <w:r w:rsidR="00A56A26">
        <w:rPr>
          <w:sz w:val="22"/>
          <w:szCs w:val="22"/>
          <w:lang w:val="sl-SI"/>
        </w:rPr>
        <w:t>+</w:t>
      </w:r>
      <w:r w:rsidRPr="0001061D">
        <w:rPr>
          <w:sz w:val="22"/>
          <w:szCs w:val="22"/>
          <w:lang w:val="sl-SI"/>
        </w:rPr>
        <w:t>,</w:t>
      </w:r>
    </w:p>
    <w:p w14:paraId="2805DA15" w14:textId="550830CA" w:rsidR="00D61034" w:rsidRDefault="00D61034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 xml:space="preserve">podpora za optične module SFP (1Gb/s) s podporo za enorodovna in večrodovna </w:t>
      </w:r>
      <w:r w:rsidRPr="0001061D">
        <w:rPr>
          <w:sz w:val="22"/>
          <w:szCs w:val="22"/>
          <w:lang w:val="sl-SI"/>
        </w:rPr>
        <w:lastRenderedPageBreak/>
        <w:t>vlakna (SR, LR, ER, CWDM in DWDM)</w:t>
      </w:r>
      <w:r w:rsidR="00A730ED">
        <w:rPr>
          <w:sz w:val="22"/>
          <w:szCs w:val="22"/>
          <w:lang w:val="sl-SI"/>
        </w:rPr>
        <w:t>,</w:t>
      </w:r>
    </w:p>
    <w:p w14:paraId="7168D31D" w14:textId="12C7EC75" w:rsidR="00A56A26" w:rsidRPr="0001061D" w:rsidRDefault="00A56A26" w:rsidP="00A56A26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podpora za optične module SFP</w:t>
      </w:r>
      <w:r>
        <w:rPr>
          <w:sz w:val="22"/>
          <w:szCs w:val="22"/>
          <w:lang w:val="sl-SI"/>
        </w:rPr>
        <w:t>+</w:t>
      </w:r>
      <w:r w:rsidRPr="0001061D">
        <w:rPr>
          <w:sz w:val="22"/>
          <w:szCs w:val="22"/>
          <w:lang w:val="sl-SI"/>
        </w:rPr>
        <w:t xml:space="preserve"> (1</w:t>
      </w:r>
      <w:r>
        <w:rPr>
          <w:sz w:val="22"/>
          <w:szCs w:val="22"/>
          <w:lang w:val="sl-SI"/>
        </w:rPr>
        <w:t>0</w:t>
      </w:r>
      <w:r w:rsidRPr="0001061D">
        <w:rPr>
          <w:sz w:val="22"/>
          <w:szCs w:val="22"/>
          <w:lang w:val="sl-SI"/>
        </w:rPr>
        <w:t>Gb/s)</w:t>
      </w:r>
      <w:r>
        <w:rPr>
          <w:sz w:val="22"/>
          <w:szCs w:val="22"/>
          <w:lang w:val="sl-SI"/>
        </w:rPr>
        <w:t xml:space="preserve"> </w:t>
      </w:r>
      <w:r w:rsidRPr="0001061D">
        <w:rPr>
          <w:sz w:val="22"/>
          <w:szCs w:val="22"/>
          <w:lang w:val="sl-SI"/>
        </w:rPr>
        <w:t>s podporo za enorodovna in večrodovna vlakna</w:t>
      </w:r>
      <w:r w:rsidR="00A730ED">
        <w:rPr>
          <w:sz w:val="22"/>
          <w:szCs w:val="22"/>
          <w:lang w:val="sl-SI"/>
        </w:rPr>
        <w:t>,</w:t>
      </w:r>
    </w:p>
    <w:p w14:paraId="038C2110" w14:textId="77777777" w:rsidR="00D61034" w:rsidRPr="00961E7B" w:rsidRDefault="00D61034" w:rsidP="001D0D1B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 xml:space="preserve">namenski vmesniki za povezavo v sklad hitrosti vsaj 160 </w:t>
      </w:r>
      <w:proofErr w:type="spellStart"/>
      <w:r w:rsidRPr="0001061D">
        <w:rPr>
          <w:sz w:val="22"/>
          <w:szCs w:val="22"/>
          <w:lang w:val="sl-SI"/>
        </w:rPr>
        <w:t>Gb</w:t>
      </w:r>
      <w:proofErr w:type="spellEnd"/>
      <w:r w:rsidRPr="0001061D">
        <w:rPr>
          <w:sz w:val="22"/>
          <w:szCs w:val="22"/>
          <w:lang w:val="sl-SI"/>
        </w:rPr>
        <w:t>/s</w:t>
      </w:r>
      <w:r w:rsidRPr="00961E7B">
        <w:rPr>
          <w:sz w:val="22"/>
          <w:szCs w:val="22"/>
          <w:lang w:val="sl-SI"/>
        </w:rPr>
        <w:t xml:space="preserve">. </w:t>
      </w:r>
    </w:p>
    <w:p w14:paraId="31DD1697" w14:textId="77777777" w:rsidR="00D61034" w:rsidRPr="00961E7B" w:rsidRDefault="00D61034" w:rsidP="001D0D1B">
      <w:pPr>
        <w:pStyle w:val="ListParagraph"/>
        <w:widowControl/>
        <w:numPr>
          <w:ilvl w:val="0"/>
          <w:numId w:val="2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Razpoložljivost in razširljivost: </w:t>
      </w:r>
    </w:p>
    <w:p w14:paraId="09B8660A" w14:textId="03C32A26" w:rsidR="00D61034" w:rsidRPr="0095142F" w:rsidRDefault="00D61034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vsa stikala v skladu imajo kopijo konfiguracije</w:t>
      </w:r>
      <w:r w:rsidR="0082003E">
        <w:rPr>
          <w:sz w:val="22"/>
          <w:szCs w:val="22"/>
          <w:lang w:val="sl-SI"/>
        </w:rPr>
        <w:t>,</w:t>
      </w:r>
    </w:p>
    <w:p w14:paraId="022F568B" w14:textId="77777777" w:rsidR="00D61034" w:rsidRPr="0095142F" w:rsidRDefault="00D61034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zmožnost izločanja zank in zagotavljanje redundance na OSI L2: podpora za STP, Multiple STP in RSTP (Multiple/</w:t>
      </w:r>
      <w:proofErr w:type="spellStart"/>
      <w:r w:rsidRPr="0095142F">
        <w:rPr>
          <w:sz w:val="22"/>
          <w:szCs w:val="22"/>
          <w:lang w:val="sl-SI"/>
        </w:rPr>
        <w:t>Rapid</w:t>
      </w:r>
      <w:proofErr w:type="spellEnd"/>
      <w:r w:rsidRPr="0095142F">
        <w:rPr>
          <w:sz w:val="22"/>
          <w:szCs w:val="22"/>
          <w:lang w:val="sl-SI"/>
        </w:rPr>
        <w:t>/</w:t>
      </w:r>
      <w:proofErr w:type="spellStart"/>
      <w:r w:rsidRPr="0095142F">
        <w:rPr>
          <w:sz w:val="22"/>
          <w:szCs w:val="22"/>
          <w:lang w:val="sl-SI"/>
        </w:rPr>
        <w:t>Spanning</w:t>
      </w:r>
      <w:proofErr w:type="spellEnd"/>
      <w:r w:rsidRPr="0095142F">
        <w:rPr>
          <w:sz w:val="22"/>
          <w:szCs w:val="22"/>
          <w:lang w:val="sl-SI"/>
        </w:rPr>
        <w:t xml:space="preserve"> </w:t>
      </w:r>
      <w:proofErr w:type="spellStart"/>
      <w:r w:rsidRPr="0095142F">
        <w:rPr>
          <w:sz w:val="22"/>
          <w:szCs w:val="22"/>
          <w:lang w:val="sl-SI"/>
        </w:rPr>
        <w:t>Tree</w:t>
      </w:r>
      <w:proofErr w:type="spellEnd"/>
      <w:r w:rsidRPr="0095142F">
        <w:rPr>
          <w:sz w:val="22"/>
          <w:szCs w:val="22"/>
          <w:lang w:val="sl-SI"/>
        </w:rPr>
        <w:t xml:space="preserve"> </w:t>
      </w:r>
      <w:proofErr w:type="spellStart"/>
      <w:r w:rsidRPr="0095142F">
        <w:rPr>
          <w:sz w:val="22"/>
          <w:szCs w:val="22"/>
          <w:lang w:val="sl-SI"/>
        </w:rPr>
        <w:t>Protocol</w:t>
      </w:r>
      <w:proofErr w:type="spellEnd"/>
      <w:r w:rsidRPr="0095142F">
        <w:rPr>
          <w:sz w:val="22"/>
          <w:szCs w:val="22"/>
          <w:lang w:val="sl-SI"/>
        </w:rPr>
        <w:t>),</w:t>
      </w:r>
    </w:p>
    <w:p w14:paraId="6D17BBDB" w14:textId="791A1C8C" w:rsidR="00D61034" w:rsidRPr="0095142F" w:rsidRDefault="00D61034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protokolu STP za vsak VLAN posebej</w:t>
      </w:r>
      <w:r w:rsidR="0082003E">
        <w:rPr>
          <w:sz w:val="22"/>
          <w:szCs w:val="22"/>
          <w:lang w:val="sl-SI"/>
        </w:rPr>
        <w:t>,</w:t>
      </w:r>
    </w:p>
    <w:p w14:paraId="428EA497" w14:textId="3122F48F" w:rsidR="00D61034" w:rsidRPr="0095142F" w:rsidRDefault="00D61034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podpora združevanju </w:t>
      </w:r>
      <w:proofErr w:type="spellStart"/>
      <w:r w:rsidRPr="0095142F">
        <w:rPr>
          <w:sz w:val="22"/>
          <w:szCs w:val="22"/>
          <w:lang w:val="sl-SI"/>
        </w:rPr>
        <w:t>GigaEtherenet</w:t>
      </w:r>
      <w:proofErr w:type="spellEnd"/>
      <w:r w:rsidRPr="0095142F">
        <w:rPr>
          <w:sz w:val="22"/>
          <w:szCs w:val="22"/>
          <w:lang w:val="sl-SI"/>
        </w:rPr>
        <w:t xml:space="preserve"> povezav v grupo (Link </w:t>
      </w:r>
      <w:proofErr w:type="spellStart"/>
      <w:r w:rsidRPr="0095142F">
        <w:rPr>
          <w:sz w:val="22"/>
          <w:szCs w:val="22"/>
          <w:lang w:val="sl-SI"/>
        </w:rPr>
        <w:t>aggregation</w:t>
      </w:r>
      <w:proofErr w:type="spellEnd"/>
      <w:r w:rsidRPr="0095142F">
        <w:rPr>
          <w:sz w:val="22"/>
          <w:szCs w:val="22"/>
          <w:lang w:val="sl-SI"/>
        </w:rPr>
        <w:t>), do 8 povezav v grupi</w:t>
      </w:r>
      <w:r w:rsidR="0082003E">
        <w:rPr>
          <w:sz w:val="22"/>
          <w:szCs w:val="22"/>
          <w:lang w:val="sl-SI"/>
        </w:rPr>
        <w:t>,</w:t>
      </w:r>
    </w:p>
    <w:p w14:paraId="754D1223" w14:textId="5F603BF9" w:rsidR="00D61034" w:rsidRPr="0095142F" w:rsidRDefault="00D61034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združevanju v grupo preko več stikalu v skladu</w:t>
      </w:r>
      <w:r w:rsidR="0082003E">
        <w:rPr>
          <w:sz w:val="22"/>
          <w:szCs w:val="22"/>
          <w:lang w:val="sl-SI"/>
        </w:rPr>
        <w:t>,</w:t>
      </w:r>
    </w:p>
    <w:p w14:paraId="28BDCE63" w14:textId="3902470E" w:rsidR="00D61034" w:rsidRPr="0095142F" w:rsidRDefault="00D61034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zaščita vrat pred </w:t>
      </w:r>
      <w:proofErr w:type="spellStart"/>
      <w:r w:rsidRPr="0095142F">
        <w:rPr>
          <w:sz w:val="22"/>
          <w:szCs w:val="22"/>
          <w:lang w:val="sl-SI"/>
        </w:rPr>
        <w:t>broadcast</w:t>
      </w:r>
      <w:proofErr w:type="spellEnd"/>
      <w:r w:rsidRPr="0095142F">
        <w:rPr>
          <w:sz w:val="22"/>
          <w:szCs w:val="22"/>
          <w:lang w:val="sl-SI"/>
        </w:rPr>
        <w:t xml:space="preserve">, </w:t>
      </w:r>
      <w:proofErr w:type="spellStart"/>
      <w:r w:rsidRPr="0095142F">
        <w:rPr>
          <w:sz w:val="22"/>
          <w:szCs w:val="22"/>
          <w:lang w:val="sl-SI"/>
        </w:rPr>
        <w:t>multicast</w:t>
      </w:r>
      <w:proofErr w:type="spellEnd"/>
      <w:r w:rsidRPr="0095142F">
        <w:rPr>
          <w:sz w:val="22"/>
          <w:szCs w:val="22"/>
          <w:lang w:val="sl-SI"/>
        </w:rPr>
        <w:t xml:space="preserve"> in </w:t>
      </w:r>
      <w:proofErr w:type="spellStart"/>
      <w:r w:rsidRPr="0095142F">
        <w:rPr>
          <w:sz w:val="22"/>
          <w:szCs w:val="22"/>
          <w:lang w:val="sl-SI"/>
        </w:rPr>
        <w:t>unicast</w:t>
      </w:r>
      <w:proofErr w:type="spellEnd"/>
      <w:r w:rsidRPr="0095142F">
        <w:rPr>
          <w:sz w:val="22"/>
          <w:szCs w:val="22"/>
          <w:lang w:val="sl-SI"/>
        </w:rPr>
        <w:t xml:space="preserve"> preobremenitvijo (</w:t>
      </w:r>
      <w:proofErr w:type="spellStart"/>
      <w:r w:rsidRPr="0095142F">
        <w:rPr>
          <w:sz w:val="22"/>
          <w:szCs w:val="22"/>
          <w:lang w:val="sl-SI"/>
        </w:rPr>
        <w:t>storm</w:t>
      </w:r>
      <w:proofErr w:type="spellEnd"/>
      <w:r w:rsidRPr="0095142F">
        <w:rPr>
          <w:sz w:val="22"/>
          <w:szCs w:val="22"/>
          <w:lang w:val="sl-SI"/>
        </w:rPr>
        <w:t xml:space="preserve"> </w:t>
      </w:r>
      <w:proofErr w:type="spellStart"/>
      <w:r w:rsidRPr="0095142F">
        <w:rPr>
          <w:sz w:val="22"/>
          <w:szCs w:val="22"/>
          <w:lang w:val="sl-SI"/>
        </w:rPr>
        <w:t>control</w:t>
      </w:r>
      <w:proofErr w:type="spellEnd"/>
      <w:r w:rsidRPr="0095142F">
        <w:rPr>
          <w:sz w:val="22"/>
          <w:szCs w:val="22"/>
          <w:lang w:val="sl-SI"/>
        </w:rPr>
        <w:t>)</w:t>
      </w:r>
      <w:r w:rsidR="0082003E">
        <w:rPr>
          <w:sz w:val="22"/>
          <w:szCs w:val="22"/>
          <w:lang w:val="sl-SI"/>
        </w:rPr>
        <w:t>,</w:t>
      </w:r>
    </w:p>
    <w:p w14:paraId="14A3879B" w14:textId="77777777" w:rsidR="00D61034" w:rsidRPr="00961E7B" w:rsidRDefault="00D61034" w:rsidP="001D0D1B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preklop nadzora nad skladom ob odpovedi </w:t>
      </w:r>
      <w:proofErr w:type="spellStart"/>
      <w:r w:rsidRPr="0095142F">
        <w:rPr>
          <w:sz w:val="22"/>
          <w:szCs w:val="22"/>
          <w:lang w:val="sl-SI"/>
        </w:rPr>
        <w:t>master</w:t>
      </w:r>
      <w:proofErr w:type="spellEnd"/>
      <w:r w:rsidRPr="0095142F">
        <w:rPr>
          <w:sz w:val="22"/>
          <w:szCs w:val="22"/>
          <w:lang w:val="sl-SI"/>
        </w:rPr>
        <w:t xml:space="preserve"> stikala mo</w:t>
      </w:r>
      <w:r>
        <w:rPr>
          <w:sz w:val="22"/>
          <w:szCs w:val="22"/>
          <w:lang w:val="sl-SI"/>
        </w:rPr>
        <w:t>ra biti za uporabnike nemoteč</w:t>
      </w:r>
      <w:r w:rsidRPr="00961E7B">
        <w:rPr>
          <w:sz w:val="22"/>
          <w:szCs w:val="22"/>
          <w:lang w:val="sl-SI"/>
        </w:rPr>
        <w:t>.</w:t>
      </w:r>
    </w:p>
    <w:p w14:paraId="6095FE67" w14:textId="77777777" w:rsidR="00D61034" w:rsidRPr="00961E7B" w:rsidRDefault="00D61034" w:rsidP="001D0D1B">
      <w:pPr>
        <w:pStyle w:val="ListParagraph"/>
        <w:widowControl/>
        <w:numPr>
          <w:ilvl w:val="0"/>
          <w:numId w:val="2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Zmogljivosti:</w:t>
      </w:r>
    </w:p>
    <w:p w14:paraId="754D9EFD" w14:textId="62097470" w:rsidR="00D61034" w:rsidRPr="0095142F" w:rsidRDefault="00D61034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prepustnost stikala po pasovni širini </w:t>
      </w:r>
      <w:r w:rsidRPr="000A0835">
        <w:rPr>
          <w:sz w:val="22"/>
          <w:szCs w:val="22"/>
          <w:lang w:val="sl-SI"/>
        </w:rPr>
        <w:t xml:space="preserve">najmanj 170 </w:t>
      </w:r>
      <w:proofErr w:type="spellStart"/>
      <w:r w:rsidRPr="000A0835">
        <w:rPr>
          <w:sz w:val="22"/>
          <w:szCs w:val="22"/>
          <w:lang w:val="sl-SI"/>
        </w:rPr>
        <w:t>Gb</w:t>
      </w:r>
      <w:proofErr w:type="spellEnd"/>
      <w:r w:rsidRPr="000A0835">
        <w:rPr>
          <w:sz w:val="22"/>
          <w:szCs w:val="22"/>
          <w:lang w:val="sl-SI"/>
        </w:rPr>
        <w:t>/s</w:t>
      </w:r>
      <w:r w:rsidR="0082003E">
        <w:rPr>
          <w:sz w:val="22"/>
          <w:szCs w:val="22"/>
          <w:lang w:val="sl-SI"/>
        </w:rPr>
        <w:t>,</w:t>
      </w:r>
    </w:p>
    <w:p w14:paraId="3DD94D7E" w14:textId="28C55D7A" w:rsidR="00D61034" w:rsidRPr="0095142F" w:rsidRDefault="00D61034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prepustnost sklada vsaj 16</w:t>
      </w:r>
      <w:r w:rsidRPr="0095142F">
        <w:rPr>
          <w:sz w:val="22"/>
          <w:szCs w:val="22"/>
          <w:lang w:val="sl-SI"/>
        </w:rPr>
        <w:t>0Gb/s</w:t>
      </w:r>
      <w:r w:rsidR="0082003E">
        <w:rPr>
          <w:sz w:val="22"/>
          <w:szCs w:val="22"/>
          <w:lang w:val="sl-SI"/>
        </w:rPr>
        <w:t>,</w:t>
      </w:r>
    </w:p>
    <w:p w14:paraId="547E9EBC" w14:textId="27DC4709" w:rsidR="00D61034" w:rsidRPr="0095142F" w:rsidRDefault="00D61034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prepustnost stika</w:t>
      </w:r>
      <w:r>
        <w:rPr>
          <w:sz w:val="22"/>
          <w:szCs w:val="22"/>
          <w:lang w:val="sl-SI"/>
        </w:rPr>
        <w:t xml:space="preserve">la po številu paketov </w:t>
      </w:r>
      <w:r w:rsidRPr="000A0835">
        <w:rPr>
          <w:sz w:val="22"/>
          <w:szCs w:val="22"/>
          <w:lang w:val="sl-SI"/>
        </w:rPr>
        <w:t xml:space="preserve">najmanj 130 </w:t>
      </w:r>
      <w:proofErr w:type="spellStart"/>
      <w:r w:rsidRPr="000A0835">
        <w:rPr>
          <w:sz w:val="22"/>
          <w:szCs w:val="22"/>
          <w:lang w:val="sl-SI"/>
        </w:rPr>
        <w:t>Mpkt</w:t>
      </w:r>
      <w:proofErr w:type="spellEnd"/>
      <w:r w:rsidRPr="000A0835">
        <w:rPr>
          <w:sz w:val="22"/>
          <w:szCs w:val="22"/>
          <w:lang w:val="sl-SI"/>
        </w:rPr>
        <w:t>/s</w:t>
      </w:r>
      <w:r w:rsidRPr="0095142F">
        <w:rPr>
          <w:sz w:val="22"/>
          <w:szCs w:val="22"/>
          <w:lang w:val="sl-SI"/>
        </w:rPr>
        <w:t xml:space="preserve"> </w:t>
      </w:r>
      <w:r w:rsidR="0082003E">
        <w:rPr>
          <w:sz w:val="22"/>
          <w:szCs w:val="22"/>
          <w:lang w:val="sl-SI"/>
        </w:rPr>
        <w:t>,</w:t>
      </w:r>
    </w:p>
    <w:p w14:paraId="189C6279" w14:textId="358AA346" w:rsidR="00D61034" w:rsidRPr="00FD2B0A" w:rsidRDefault="00D61034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</w:t>
      </w:r>
      <w:proofErr w:type="spellStart"/>
      <w:r>
        <w:rPr>
          <w:sz w:val="22"/>
          <w:szCs w:val="22"/>
          <w:lang w:val="sl-SI"/>
        </w:rPr>
        <w:t>jumbo</w:t>
      </w:r>
      <w:proofErr w:type="spellEnd"/>
      <w:r>
        <w:rPr>
          <w:sz w:val="22"/>
          <w:szCs w:val="22"/>
          <w:lang w:val="sl-SI"/>
        </w:rPr>
        <w:t xml:space="preserve"> </w:t>
      </w:r>
      <w:r w:rsidRPr="00FD2B0A">
        <w:rPr>
          <w:sz w:val="22"/>
          <w:szCs w:val="22"/>
          <w:lang w:val="sl-SI"/>
        </w:rPr>
        <w:t>paketom dolžine vsaj 9150 zlogov</w:t>
      </w:r>
      <w:r w:rsidR="0082003E">
        <w:rPr>
          <w:sz w:val="22"/>
          <w:szCs w:val="22"/>
          <w:lang w:val="sl-SI"/>
        </w:rPr>
        <w:t>,</w:t>
      </w:r>
    </w:p>
    <w:p w14:paraId="427A7D12" w14:textId="77777777" w:rsidR="00D61034" w:rsidRPr="00961E7B" w:rsidRDefault="00D61034" w:rsidP="001D0D1B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vsaj 32000 naslovov MAC</w:t>
      </w:r>
      <w:r w:rsidRPr="00961E7B">
        <w:rPr>
          <w:sz w:val="22"/>
          <w:szCs w:val="22"/>
          <w:lang w:val="sl-SI"/>
        </w:rPr>
        <w:t>.</w:t>
      </w:r>
    </w:p>
    <w:p w14:paraId="701CEF75" w14:textId="77777777" w:rsidR="00D61034" w:rsidRPr="00961E7B" w:rsidRDefault="00D61034" w:rsidP="001D0D1B">
      <w:pPr>
        <w:pStyle w:val="ListParagraph"/>
        <w:widowControl/>
        <w:numPr>
          <w:ilvl w:val="0"/>
          <w:numId w:val="2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Funkcionalnosti</w:t>
      </w:r>
      <w:r w:rsidRPr="00961E7B">
        <w:rPr>
          <w:sz w:val="22"/>
          <w:szCs w:val="22"/>
          <w:lang w:val="sl-SI"/>
        </w:rPr>
        <w:t>:</w:t>
      </w:r>
    </w:p>
    <w:p w14:paraId="211B4621" w14:textId="77777777" w:rsidR="00D61034" w:rsidRPr="00FD2B0A" w:rsidRDefault="00D61034" w:rsidP="001D0D1B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VLAN:</w:t>
      </w:r>
    </w:p>
    <w:p w14:paraId="2E5E25BF" w14:textId="71511B08" w:rsidR="00D61034" w:rsidRPr="00FD2B0A" w:rsidRDefault="00D61034" w:rsidP="001D0D1B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najmanj </w:t>
      </w:r>
      <w:r>
        <w:rPr>
          <w:sz w:val="22"/>
          <w:szCs w:val="22"/>
          <w:lang w:val="sl-SI"/>
        </w:rPr>
        <w:t>40</w:t>
      </w:r>
      <w:r w:rsidRPr="00FD2B0A">
        <w:rPr>
          <w:sz w:val="22"/>
          <w:szCs w:val="22"/>
          <w:lang w:val="sl-SI"/>
        </w:rPr>
        <w:t>00 VLAN-ov</w:t>
      </w:r>
      <w:r w:rsidR="0082003E">
        <w:rPr>
          <w:sz w:val="22"/>
          <w:szCs w:val="22"/>
          <w:lang w:val="sl-SI"/>
        </w:rPr>
        <w:t>,</w:t>
      </w:r>
    </w:p>
    <w:p w14:paraId="6CDAEE58" w14:textId="049BF970" w:rsidR="00D61034" w:rsidRPr="00FD2B0A" w:rsidRDefault="00D61034" w:rsidP="001D0D1B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avtomatskega razpošiljanja nastavljenih VLAN</w:t>
      </w:r>
      <w:r>
        <w:rPr>
          <w:sz w:val="22"/>
          <w:szCs w:val="22"/>
          <w:lang w:val="sl-SI"/>
        </w:rPr>
        <w:t>-</w:t>
      </w:r>
      <w:r w:rsidRPr="00FD2B0A">
        <w:rPr>
          <w:sz w:val="22"/>
          <w:szCs w:val="22"/>
          <w:lang w:val="sl-SI"/>
        </w:rPr>
        <w:t>ov do sosednjih vozlišč</w:t>
      </w:r>
      <w:r w:rsidR="0082003E">
        <w:rPr>
          <w:sz w:val="22"/>
          <w:szCs w:val="22"/>
          <w:lang w:val="sl-SI"/>
        </w:rPr>
        <w:t>.</w:t>
      </w:r>
    </w:p>
    <w:p w14:paraId="25F69DA2" w14:textId="1F841A6F" w:rsidR="00D61034" w:rsidRPr="00FD2B0A" w:rsidRDefault="00D61034" w:rsidP="001D0D1B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802.1p (</w:t>
      </w:r>
      <w:proofErr w:type="spellStart"/>
      <w:r w:rsidRPr="00FD2B0A">
        <w:rPr>
          <w:sz w:val="22"/>
          <w:szCs w:val="22"/>
          <w:lang w:val="sl-SI"/>
        </w:rPr>
        <w:t>Priority</w:t>
      </w:r>
      <w:proofErr w:type="spellEnd"/>
      <w:r w:rsidRPr="00FD2B0A">
        <w:rPr>
          <w:sz w:val="22"/>
          <w:szCs w:val="22"/>
          <w:lang w:val="sl-SI"/>
        </w:rPr>
        <w:t xml:space="preserve"> </w:t>
      </w:r>
      <w:proofErr w:type="spellStart"/>
      <w:r w:rsidRPr="00FD2B0A">
        <w:rPr>
          <w:sz w:val="22"/>
          <w:szCs w:val="22"/>
          <w:lang w:val="sl-SI"/>
        </w:rPr>
        <w:t>Tagging</w:t>
      </w:r>
      <w:proofErr w:type="spellEnd"/>
      <w:r w:rsidRPr="00FD2B0A">
        <w:rPr>
          <w:sz w:val="22"/>
          <w:szCs w:val="22"/>
          <w:lang w:val="sl-SI"/>
        </w:rPr>
        <w:t>)</w:t>
      </w:r>
      <w:r w:rsidR="0082003E">
        <w:rPr>
          <w:sz w:val="22"/>
          <w:szCs w:val="22"/>
          <w:lang w:val="sl-SI"/>
        </w:rPr>
        <w:t>,</w:t>
      </w:r>
    </w:p>
    <w:p w14:paraId="010A067A" w14:textId="22732F6C" w:rsidR="00D61034" w:rsidRDefault="00D61034" w:rsidP="001D0D1B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802.1Q (VLAN)</w:t>
      </w:r>
      <w:r w:rsidR="0082003E">
        <w:rPr>
          <w:sz w:val="22"/>
          <w:szCs w:val="22"/>
          <w:lang w:val="sl-SI"/>
        </w:rPr>
        <w:t>,</w:t>
      </w:r>
    </w:p>
    <w:p w14:paraId="31AE68C0" w14:textId="61760E4A" w:rsidR="00EB0BEB" w:rsidRDefault="00EB0BEB" w:rsidP="001D0D1B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za VXLAN in VRF</w:t>
      </w:r>
      <w:r w:rsidR="0082003E">
        <w:rPr>
          <w:sz w:val="22"/>
          <w:szCs w:val="22"/>
          <w:lang w:val="sl-SI"/>
        </w:rPr>
        <w:t>,</w:t>
      </w:r>
    </w:p>
    <w:p w14:paraId="0B542CAA" w14:textId="167E93F8" w:rsidR="00EB0BEB" w:rsidRDefault="00EB0BEB" w:rsidP="001D0D1B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podpora </w:t>
      </w:r>
      <w:r w:rsidR="000E13F8">
        <w:rPr>
          <w:sz w:val="22"/>
          <w:szCs w:val="22"/>
          <w:lang w:val="sl-SI"/>
        </w:rPr>
        <w:t>za OSPF in ISIS</w:t>
      </w:r>
      <w:r w:rsidR="0082003E">
        <w:rPr>
          <w:sz w:val="22"/>
          <w:szCs w:val="22"/>
          <w:lang w:val="sl-SI"/>
        </w:rPr>
        <w:t>,</w:t>
      </w:r>
    </w:p>
    <w:p w14:paraId="78A739C1" w14:textId="77777777" w:rsidR="00D61034" w:rsidRPr="00961E7B" w:rsidRDefault="00D61034" w:rsidP="001D0D1B">
      <w:pPr>
        <w:pStyle w:val="ListParagraph"/>
        <w:widowControl/>
        <w:numPr>
          <w:ilvl w:val="0"/>
          <w:numId w:val="2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Varnost:</w:t>
      </w:r>
    </w:p>
    <w:p w14:paraId="425F8D3C" w14:textId="2C6BF1E2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varnost na nivoju vrat z overjanjem uporabnikov po standardu IEEE 802.1x protokolu ter dinamičnim dodeljevanjem VLAN-ov</w:t>
      </w:r>
      <w:r w:rsidR="0082003E">
        <w:rPr>
          <w:sz w:val="22"/>
          <w:szCs w:val="22"/>
          <w:lang w:val="sl-SI"/>
        </w:rPr>
        <w:t>,</w:t>
      </w:r>
    </w:p>
    <w:p w14:paraId="66BA205E" w14:textId="7A3D47CB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aktiviranje varnostnih filtrov preko protokola 802.1x</w:t>
      </w:r>
      <w:r w:rsidR="0082003E">
        <w:rPr>
          <w:sz w:val="22"/>
          <w:szCs w:val="22"/>
          <w:lang w:val="sl-SI"/>
        </w:rPr>
        <w:t>,</w:t>
      </w:r>
    </w:p>
    <w:p w14:paraId="0D78B3BB" w14:textId="4AFFC3AF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overjanju uporabnika preko spletnega vmesnika ali naslova MAC</w:t>
      </w:r>
      <w:r w:rsidR="0082003E">
        <w:rPr>
          <w:sz w:val="22"/>
          <w:szCs w:val="22"/>
          <w:lang w:val="sl-SI"/>
        </w:rPr>
        <w:t>,</w:t>
      </w:r>
    </w:p>
    <w:p w14:paraId="6A93D0E4" w14:textId="566DCFAB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varnostnim filtrom, ki se časovno avtomatsko spreminjajo</w:t>
      </w:r>
      <w:r w:rsidR="0082003E">
        <w:rPr>
          <w:sz w:val="22"/>
          <w:szCs w:val="22"/>
          <w:lang w:val="sl-SI"/>
        </w:rPr>
        <w:t>,</w:t>
      </w:r>
    </w:p>
    <w:p w14:paraId="43C1B15D" w14:textId="20480804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varnostni filtri morajo podpirati možnosti odločanja, glede na fizični ali logični vmesnik ter naslove nivoja 2 do 4 (MAC, IP, TCP/UDP)</w:t>
      </w:r>
      <w:r w:rsidR="00A7484E">
        <w:rPr>
          <w:sz w:val="22"/>
          <w:szCs w:val="22"/>
          <w:lang w:val="sl-SI"/>
        </w:rPr>
        <w:t>,</w:t>
      </w:r>
    </w:p>
    <w:p w14:paraId="78BE2442" w14:textId="2CF15413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SSH in SNMPv3 protokolov za administracijo</w:t>
      </w:r>
      <w:r w:rsidR="00A7484E">
        <w:rPr>
          <w:sz w:val="22"/>
          <w:szCs w:val="22"/>
          <w:lang w:val="sl-SI"/>
        </w:rPr>
        <w:t>,</w:t>
      </w:r>
    </w:p>
    <w:p w14:paraId="3181F243" w14:textId="4A569063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za overjanje preko protokola TACACS+ in RADIUS</w:t>
      </w:r>
      <w:r w:rsidR="00A7484E">
        <w:rPr>
          <w:sz w:val="22"/>
          <w:szCs w:val="22"/>
          <w:lang w:val="sl-SI"/>
        </w:rPr>
        <w:t>,</w:t>
      </w:r>
    </w:p>
    <w:p w14:paraId="6137B899" w14:textId="629850D1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prepuščanju prometa samo določenih naslovov MAC na posameznem vmesniku</w:t>
      </w:r>
      <w:r w:rsidR="00A7484E">
        <w:rPr>
          <w:sz w:val="22"/>
          <w:szCs w:val="22"/>
          <w:lang w:val="sl-SI"/>
        </w:rPr>
        <w:t>,</w:t>
      </w:r>
    </w:p>
    <w:p w14:paraId="31B1B1A1" w14:textId="391A368D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podpora preverjanju izvora paketov ARP in preprečevanja pošiljanja paketov z napačno vsebino relacije IP-MAC (ARP </w:t>
      </w:r>
      <w:proofErr w:type="spellStart"/>
      <w:r w:rsidRPr="00A658EC">
        <w:rPr>
          <w:sz w:val="22"/>
          <w:szCs w:val="22"/>
          <w:lang w:val="sl-SI"/>
        </w:rPr>
        <w:t>inspection</w:t>
      </w:r>
      <w:proofErr w:type="spellEnd"/>
      <w:r w:rsidRPr="00A658EC">
        <w:rPr>
          <w:sz w:val="22"/>
          <w:szCs w:val="22"/>
          <w:lang w:val="sl-SI"/>
        </w:rPr>
        <w:t>)</w:t>
      </w:r>
      <w:r w:rsidR="00A7484E">
        <w:rPr>
          <w:sz w:val="22"/>
          <w:szCs w:val="22"/>
          <w:lang w:val="sl-SI"/>
        </w:rPr>
        <w:t>,</w:t>
      </w:r>
    </w:p>
    <w:p w14:paraId="08F8447C" w14:textId="0519BFAC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omogočeno filtriranje paketov BPDU ter preprečevanje priklopa stikal z manjšimi prioritetami BPDU</w:t>
      </w:r>
      <w:r w:rsidR="00A7484E">
        <w:rPr>
          <w:sz w:val="22"/>
          <w:szCs w:val="22"/>
          <w:lang w:val="sl-SI"/>
        </w:rPr>
        <w:t>,</w:t>
      </w:r>
      <w:r w:rsidRPr="00A658EC">
        <w:rPr>
          <w:sz w:val="22"/>
          <w:szCs w:val="22"/>
          <w:lang w:val="sl-SI"/>
        </w:rPr>
        <w:t xml:space="preserve"> kot jih ima korensko stikalo</w:t>
      </w:r>
      <w:r w:rsidR="00A7484E">
        <w:rPr>
          <w:sz w:val="22"/>
          <w:szCs w:val="22"/>
          <w:lang w:val="sl-SI"/>
        </w:rPr>
        <w:t>,</w:t>
      </w:r>
    </w:p>
    <w:p w14:paraId="3767F81A" w14:textId="1D0FCF82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možnost odmetavanja prometa DHCP iz nezaupnih priključkov (DHCP </w:t>
      </w:r>
      <w:proofErr w:type="spellStart"/>
      <w:r w:rsidRPr="00A658EC">
        <w:rPr>
          <w:sz w:val="22"/>
          <w:szCs w:val="22"/>
          <w:lang w:val="sl-SI"/>
        </w:rPr>
        <w:t>snooping</w:t>
      </w:r>
      <w:proofErr w:type="spellEnd"/>
      <w:r w:rsidRPr="00A658EC">
        <w:rPr>
          <w:sz w:val="22"/>
          <w:szCs w:val="22"/>
          <w:lang w:val="sl-SI"/>
        </w:rPr>
        <w:t>)</w:t>
      </w:r>
      <w:r w:rsidR="00A7484E">
        <w:rPr>
          <w:sz w:val="22"/>
          <w:szCs w:val="22"/>
          <w:lang w:val="sl-SI"/>
        </w:rPr>
        <w:t>,</w:t>
      </w:r>
    </w:p>
    <w:p w14:paraId="2AA5D9FC" w14:textId="71D8D9D9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preprečevanje priklopa naprav z napačnim naslovom IP na fizični vmesnik</w:t>
      </w:r>
      <w:r w:rsidR="00A7484E">
        <w:rPr>
          <w:sz w:val="22"/>
          <w:szCs w:val="22"/>
          <w:lang w:val="sl-SI"/>
        </w:rPr>
        <w:t>,</w:t>
      </w:r>
    </w:p>
    <w:p w14:paraId="37A85889" w14:textId="6EE8761D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avtomatsko onemogočanje fizičnih priključkov ob zaznavanju prekomernih napak</w:t>
      </w:r>
      <w:r w:rsidR="00A7484E">
        <w:rPr>
          <w:sz w:val="22"/>
          <w:szCs w:val="22"/>
          <w:lang w:val="sl-SI"/>
        </w:rPr>
        <w:t>,</w:t>
      </w:r>
    </w:p>
    <w:p w14:paraId="50595E41" w14:textId="0BBCFD8C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lastRenderedPageBreak/>
        <w:t>možnost zakasnjenega avtomatskega aktiviranja priključkov, ki so bili onemogočeni zaradi prekomernih napak</w:t>
      </w:r>
      <w:r w:rsidR="00A7484E">
        <w:rPr>
          <w:sz w:val="22"/>
          <w:szCs w:val="22"/>
          <w:lang w:val="sl-SI"/>
        </w:rPr>
        <w:t>,</w:t>
      </w:r>
    </w:p>
    <w:p w14:paraId="0F81BF54" w14:textId="4F86E496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standardu 802.1ea (</w:t>
      </w:r>
      <w:proofErr w:type="spellStart"/>
      <w:r w:rsidRPr="00A658EC">
        <w:rPr>
          <w:sz w:val="22"/>
          <w:szCs w:val="22"/>
          <w:lang w:val="sl-SI"/>
        </w:rPr>
        <w:t>MACsec</w:t>
      </w:r>
      <w:proofErr w:type="spellEnd"/>
      <w:r w:rsidRPr="00A658EC">
        <w:rPr>
          <w:sz w:val="22"/>
          <w:szCs w:val="22"/>
          <w:lang w:val="sl-SI"/>
        </w:rPr>
        <w:t>) na vseh vmesnikih z linijsko hitrostjo in šifriranjem AES-128-bitov</w:t>
      </w:r>
      <w:r w:rsidR="00A7484E">
        <w:rPr>
          <w:sz w:val="22"/>
          <w:szCs w:val="22"/>
          <w:lang w:val="sl-SI"/>
        </w:rPr>
        <w:t>,</w:t>
      </w:r>
    </w:p>
    <w:p w14:paraId="7F95B993" w14:textId="112AE474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podpora upravljanju šifrirnih ključev odjemalcem in stikalom preko sistema </w:t>
      </w:r>
      <w:proofErr w:type="spellStart"/>
      <w:r w:rsidRPr="00A658EC">
        <w:rPr>
          <w:sz w:val="22"/>
          <w:szCs w:val="22"/>
          <w:lang w:val="sl-SI"/>
        </w:rPr>
        <w:t>Cisco</w:t>
      </w:r>
      <w:proofErr w:type="spellEnd"/>
      <w:r w:rsidRPr="00A658EC">
        <w:rPr>
          <w:sz w:val="22"/>
          <w:szCs w:val="22"/>
          <w:lang w:val="sl-SI"/>
        </w:rPr>
        <w:t xml:space="preserve"> ISE</w:t>
      </w:r>
      <w:r w:rsidR="00A7484E">
        <w:rPr>
          <w:sz w:val="22"/>
          <w:szCs w:val="22"/>
          <w:lang w:val="sl-SI"/>
        </w:rPr>
        <w:t>,</w:t>
      </w:r>
    </w:p>
    <w:p w14:paraId="2DFD4838" w14:textId="04FC30E1" w:rsidR="00D61034" w:rsidRPr="00A658EC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strojna podpora za analizo šifriranega prometa</w:t>
      </w:r>
      <w:r w:rsidR="009E719D">
        <w:rPr>
          <w:sz w:val="22"/>
          <w:szCs w:val="22"/>
          <w:lang w:val="sl-SI"/>
        </w:rPr>
        <w:t>,</w:t>
      </w:r>
    </w:p>
    <w:p w14:paraId="68C86415" w14:textId="77777777" w:rsidR="00D61034" w:rsidRPr="00961E7B" w:rsidRDefault="00D61034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varnega zagona programske opreme v stikalu; vse datoteke morajo biti ustrezno kriptografsko podpisane in stikalo mora znati preveriti istovetnost</w:t>
      </w:r>
      <w:r w:rsidRPr="00961E7B">
        <w:rPr>
          <w:sz w:val="22"/>
          <w:szCs w:val="22"/>
          <w:lang w:val="sl-SI"/>
        </w:rPr>
        <w:t>.</w:t>
      </w:r>
    </w:p>
    <w:p w14:paraId="6AB46E5D" w14:textId="77777777" w:rsidR="00D61034" w:rsidRPr="00961E7B" w:rsidRDefault="00D61034" w:rsidP="001D0D1B">
      <w:pPr>
        <w:pStyle w:val="ListParagraph"/>
        <w:widowControl/>
        <w:numPr>
          <w:ilvl w:val="0"/>
          <w:numId w:val="2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Podpora za </w:t>
      </w:r>
      <w:proofErr w:type="spellStart"/>
      <w:r w:rsidRPr="00961E7B">
        <w:rPr>
          <w:sz w:val="22"/>
          <w:szCs w:val="22"/>
          <w:lang w:val="sl-SI"/>
        </w:rPr>
        <w:t>QoS</w:t>
      </w:r>
      <w:proofErr w:type="spellEnd"/>
      <w:r w:rsidRPr="00961E7B">
        <w:rPr>
          <w:sz w:val="22"/>
          <w:szCs w:val="22"/>
          <w:lang w:val="sl-SI"/>
        </w:rPr>
        <w:t>:</w:t>
      </w:r>
    </w:p>
    <w:p w14:paraId="26FAE5D7" w14:textId="00E9EF6D" w:rsidR="00D61034" w:rsidRPr="00A658EC" w:rsidRDefault="00D61034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8 izhodih vrst (</w:t>
      </w:r>
      <w:proofErr w:type="spellStart"/>
      <w:r w:rsidRPr="00A658EC">
        <w:rPr>
          <w:sz w:val="22"/>
          <w:szCs w:val="22"/>
          <w:lang w:val="sl-SI"/>
        </w:rPr>
        <w:t>queues</w:t>
      </w:r>
      <w:proofErr w:type="spellEnd"/>
      <w:r w:rsidRPr="00A658EC">
        <w:rPr>
          <w:sz w:val="22"/>
          <w:szCs w:val="22"/>
          <w:lang w:val="sl-SI"/>
        </w:rPr>
        <w:t>) na vsakem vmesniku</w:t>
      </w:r>
      <w:r w:rsidR="009E719D">
        <w:rPr>
          <w:sz w:val="22"/>
          <w:szCs w:val="22"/>
          <w:lang w:val="sl-SI"/>
        </w:rPr>
        <w:t>,</w:t>
      </w:r>
    </w:p>
    <w:p w14:paraId="02502CD8" w14:textId="52A821C3" w:rsidR="00D61034" w:rsidRPr="00A658EC" w:rsidRDefault="00D61034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definiranja vsaj ene prioritetne vrste</w:t>
      </w:r>
      <w:r w:rsidR="009E719D">
        <w:rPr>
          <w:sz w:val="22"/>
          <w:szCs w:val="22"/>
          <w:lang w:val="sl-SI"/>
        </w:rPr>
        <w:t>,</w:t>
      </w:r>
    </w:p>
    <w:p w14:paraId="58D515BC" w14:textId="062254A6" w:rsidR="00D61034" w:rsidRPr="00A658EC" w:rsidRDefault="00D61034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kontrola algoritma za strežbo izhodnih vrst (</w:t>
      </w:r>
      <w:proofErr w:type="spellStart"/>
      <w:r w:rsidRPr="00A658EC">
        <w:rPr>
          <w:sz w:val="22"/>
          <w:szCs w:val="22"/>
          <w:lang w:val="sl-SI"/>
        </w:rPr>
        <w:t>scheduling</w:t>
      </w:r>
      <w:proofErr w:type="spellEnd"/>
      <w:r w:rsidRPr="00A658EC">
        <w:rPr>
          <w:sz w:val="22"/>
          <w:szCs w:val="22"/>
          <w:lang w:val="sl-SI"/>
        </w:rPr>
        <w:t>) po principu SRR (</w:t>
      </w:r>
      <w:proofErr w:type="spellStart"/>
      <w:r w:rsidRPr="00A658EC">
        <w:rPr>
          <w:sz w:val="22"/>
          <w:szCs w:val="22"/>
          <w:lang w:val="sl-SI"/>
        </w:rPr>
        <w:t>shaped</w:t>
      </w:r>
      <w:proofErr w:type="spellEnd"/>
      <w:r w:rsidRPr="00A658EC">
        <w:rPr>
          <w:sz w:val="22"/>
          <w:szCs w:val="22"/>
          <w:lang w:val="sl-SI"/>
        </w:rPr>
        <w:t xml:space="preserve"> </w:t>
      </w:r>
      <w:proofErr w:type="spellStart"/>
      <w:r w:rsidRPr="00A658EC">
        <w:rPr>
          <w:sz w:val="22"/>
          <w:szCs w:val="22"/>
          <w:lang w:val="sl-SI"/>
        </w:rPr>
        <w:t>round</w:t>
      </w:r>
      <w:proofErr w:type="spellEnd"/>
      <w:r w:rsidRPr="00A658EC">
        <w:rPr>
          <w:sz w:val="22"/>
          <w:szCs w:val="22"/>
          <w:lang w:val="sl-SI"/>
        </w:rPr>
        <w:t xml:space="preserve"> </w:t>
      </w:r>
      <w:proofErr w:type="spellStart"/>
      <w:r w:rsidRPr="00A658EC">
        <w:rPr>
          <w:sz w:val="22"/>
          <w:szCs w:val="22"/>
          <w:lang w:val="sl-SI"/>
        </w:rPr>
        <w:t>robin</w:t>
      </w:r>
      <w:proofErr w:type="spellEnd"/>
      <w:r w:rsidRPr="00A658EC">
        <w:rPr>
          <w:sz w:val="22"/>
          <w:szCs w:val="22"/>
          <w:lang w:val="sl-SI"/>
        </w:rPr>
        <w:t>)</w:t>
      </w:r>
      <w:r w:rsidR="009E719D">
        <w:rPr>
          <w:sz w:val="22"/>
          <w:szCs w:val="22"/>
          <w:lang w:val="sl-SI"/>
        </w:rPr>
        <w:t>,</w:t>
      </w:r>
    </w:p>
    <w:p w14:paraId="01AFC124" w14:textId="66B9F4A1" w:rsidR="00D61034" w:rsidRPr="00A658EC" w:rsidRDefault="00D61034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vgrajen mehanizem za preprečevanje zasičenja vhodne/izhodne vrste (</w:t>
      </w:r>
      <w:proofErr w:type="spellStart"/>
      <w:r w:rsidRPr="00A658EC">
        <w:rPr>
          <w:sz w:val="22"/>
          <w:szCs w:val="22"/>
          <w:lang w:val="sl-SI"/>
        </w:rPr>
        <w:t>uteženo</w:t>
      </w:r>
      <w:proofErr w:type="spellEnd"/>
      <w:r w:rsidRPr="00A658EC">
        <w:rPr>
          <w:sz w:val="22"/>
          <w:szCs w:val="22"/>
          <w:lang w:val="sl-SI"/>
        </w:rPr>
        <w:t xml:space="preserve"> odmetavanje - WTD)</w:t>
      </w:r>
      <w:r w:rsidR="009E719D">
        <w:rPr>
          <w:sz w:val="22"/>
          <w:szCs w:val="22"/>
          <w:lang w:val="sl-SI"/>
        </w:rPr>
        <w:t>,</w:t>
      </w:r>
    </w:p>
    <w:p w14:paraId="4E914583" w14:textId="33234A3F" w:rsidR="00D61034" w:rsidRPr="00A658EC" w:rsidRDefault="00D61034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razvrščanje paketov (</w:t>
      </w:r>
      <w:proofErr w:type="spellStart"/>
      <w:r w:rsidRPr="00A658EC">
        <w:rPr>
          <w:sz w:val="22"/>
          <w:szCs w:val="22"/>
          <w:lang w:val="sl-SI"/>
        </w:rPr>
        <w:t>classifying</w:t>
      </w:r>
      <w:proofErr w:type="spellEnd"/>
      <w:r w:rsidRPr="00A658EC">
        <w:rPr>
          <w:sz w:val="22"/>
          <w:szCs w:val="22"/>
          <w:lang w:val="sl-SI"/>
        </w:rPr>
        <w:t>)</w:t>
      </w:r>
      <w:r w:rsidR="009E719D">
        <w:rPr>
          <w:sz w:val="22"/>
          <w:szCs w:val="22"/>
          <w:lang w:val="sl-SI"/>
        </w:rPr>
        <w:t>,</w:t>
      </w:r>
    </w:p>
    <w:p w14:paraId="36249EB7" w14:textId="411D0F0D" w:rsidR="00D61034" w:rsidRPr="00A658EC" w:rsidRDefault="00D61034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proofErr w:type="spellStart"/>
      <w:r w:rsidRPr="00A658EC">
        <w:rPr>
          <w:sz w:val="22"/>
          <w:szCs w:val="22"/>
          <w:lang w:val="sl-SI"/>
        </w:rPr>
        <w:t>traffic</w:t>
      </w:r>
      <w:proofErr w:type="spellEnd"/>
      <w:r w:rsidRPr="00A658EC">
        <w:rPr>
          <w:sz w:val="22"/>
          <w:szCs w:val="22"/>
          <w:lang w:val="sl-SI"/>
        </w:rPr>
        <w:t xml:space="preserve"> </w:t>
      </w:r>
      <w:proofErr w:type="spellStart"/>
      <w:r w:rsidRPr="00A658EC">
        <w:rPr>
          <w:sz w:val="22"/>
          <w:szCs w:val="22"/>
          <w:lang w:val="sl-SI"/>
        </w:rPr>
        <w:t>policing</w:t>
      </w:r>
      <w:proofErr w:type="spellEnd"/>
      <w:r w:rsidRPr="00A658EC">
        <w:rPr>
          <w:sz w:val="22"/>
          <w:szCs w:val="22"/>
          <w:lang w:val="sl-SI"/>
        </w:rPr>
        <w:t xml:space="preserve"> (omejevanje prometa na določeno število </w:t>
      </w:r>
      <w:proofErr w:type="spellStart"/>
      <w:r w:rsidRPr="00A658EC">
        <w:rPr>
          <w:sz w:val="22"/>
          <w:szCs w:val="22"/>
          <w:lang w:val="sl-SI"/>
        </w:rPr>
        <w:t>kbit</w:t>
      </w:r>
      <w:proofErr w:type="spellEnd"/>
      <w:r w:rsidRPr="00A658EC">
        <w:rPr>
          <w:sz w:val="22"/>
          <w:szCs w:val="22"/>
          <w:lang w:val="sl-SI"/>
        </w:rPr>
        <w:t>/s) za posamezen fizični vmesnik</w:t>
      </w:r>
      <w:r w:rsidR="009E719D">
        <w:rPr>
          <w:sz w:val="22"/>
          <w:szCs w:val="22"/>
          <w:lang w:val="sl-SI"/>
        </w:rPr>
        <w:t>,</w:t>
      </w:r>
    </w:p>
    <w:p w14:paraId="35E9A115" w14:textId="59EBC7CE" w:rsidR="00D61034" w:rsidRPr="00A658EC" w:rsidRDefault="00D61034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omejevanje poplavljanja s prometom </w:t>
      </w:r>
      <w:proofErr w:type="spellStart"/>
      <w:r w:rsidRPr="00A658EC">
        <w:rPr>
          <w:sz w:val="22"/>
          <w:szCs w:val="22"/>
          <w:lang w:val="sl-SI"/>
        </w:rPr>
        <w:t>Unicast</w:t>
      </w:r>
      <w:proofErr w:type="spellEnd"/>
      <w:r w:rsidRPr="00A658EC">
        <w:rPr>
          <w:sz w:val="22"/>
          <w:szCs w:val="22"/>
          <w:lang w:val="sl-SI"/>
        </w:rPr>
        <w:t xml:space="preserve">, </w:t>
      </w:r>
      <w:proofErr w:type="spellStart"/>
      <w:r w:rsidRPr="00A658EC">
        <w:rPr>
          <w:sz w:val="22"/>
          <w:szCs w:val="22"/>
          <w:lang w:val="sl-SI"/>
        </w:rPr>
        <w:t>Broadcast</w:t>
      </w:r>
      <w:proofErr w:type="spellEnd"/>
      <w:r w:rsidRPr="00A658EC">
        <w:rPr>
          <w:sz w:val="22"/>
          <w:szCs w:val="22"/>
          <w:lang w:val="sl-SI"/>
        </w:rPr>
        <w:t xml:space="preserve"> in </w:t>
      </w:r>
      <w:proofErr w:type="spellStart"/>
      <w:r w:rsidRPr="00A658EC">
        <w:rPr>
          <w:sz w:val="22"/>
          <w:szCs w:val="22"/>
          <w:lang w:val="sl-SI"/>
        </w:rPr>
        <w:t>Multicast</w:t>
      </w:r>
      <w:proofErr w:type="spellEnd"/>
      <w:r w:rsidRPr="00A658EC">
        <w:rPr>
          <w:sz w:val="22"/>
          <w:szCs w:val="22"/>
          <w:lang w:val="sl-SI"/>
        </w:rPr>
        <w:t xml:space="preserve"> za vsakega posebej ločeno na vmesnik</w:t>
      </w:r>
      <w:r w:rsidR="009E719D">
        <w:rPr>
          <w:sz w:val="22"/>
          <w:szCs w:val="22"/>
          <w:lang w:val="sl-SI"/>
        </w:rPr>
        <w:t>,</w:t>
      </w:r>
    </w:p>
    <w:p w14:paraId="5ED56ADC" w14:textId="77777777" w:rsidR="00D61034" w:rsidRPr="00A658EC" w:rsidRDefault="00D61034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označevanje oz. barvanje paketov (</w:t>
      </w:r>
      <w:proofErr w:type="spellStart"/>
      <w:r w:rsidRPr="00A658EC">
        <w:rPr>
          <w:sz w:val="22"/>
          <w:szCs w:val="22"/>
          <w:lang w:val="sl-SI"/>
        </w:rPr>
        <w:t>marking</w:t>
      </w:r>
      <w:proofErr w:type="spellEnd"/>
      <w:r w:rsidRPr="00A658EC">
        <w:rPr>
          <w:sz w:val="22"/>
          <w:szCs w:val="22"/>
          <w:lang w:val="sl-SI"/>
        </w:rPr>
        <w:t xml:space="preserve"> - nastavljanje </w:t>
      </w:r>
      <w:proofErr w:type="spellStart"/>
      <w:r w:rsidRPr="00A658EC">
        <w:rPr>
          <w:sz w:val="22"/>
          <w:szCs w:val="22"/>
          <w:lang w:val="sl-SI"/>
        </w:rPr>
        <w:t>QoS</w:t>
      </w:r>
      <w:proofErr w:type="spellEnd"/>
      <w:r w:rsidRPr="00A658EC">
        <w:rPr>
          <w:sz w:val="22"/>
          <w:szCs w:val="22"/>
          <w:lang w:val="sl-SI"/>
        </w:rPr>
        <w:t xml:space="preserve"> bitov),</w:t>
      </w:r>
    </w:p>
    <w:p w14:paraId="3C7157A8" w14:textId="20A72461" w:rsidR="00D61034" w:rsidRPr="00A658EC" w:rsidRDefault="00D61034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vsi </w:t>
      </w:r>
      <w:proofErr w:type="spellStart"/>
      <w:r w:rsidRPr="00A658EC">
        <w:rPr>
          <w:sz w:val="22"/>
          <w:szCs w:val="22"/>
          <w:lang w:val="sl-SI"/>
        </w:rPr>
        <w:t>QoS</w:t>
      </w:r>
      <w:proofErr w:type="spellEnd"/>
      <w:r w:rsidRPr="00A658EC">
        <w:rPr>
          <w:sz w:val="22"/>
          <w:szCs w:val="22"/>
          <w:lang w:val="sl-SI"/>
        </w:rPr>
        <w:t xml:space="preserve"> mehanizmi (</w:t>
      </w:r>
      <w:proofErr w:type="spellStart"/>
      <w:r w:rsidRPr="00A658EC">
        <w:rPr>
          <w:sz w:val="22"/>
          <w:szCs w:val="22"/>
          <w:lang w:val="sl-SI"/>
        </w:rPr>
        <w:t>scheduling</w:t>
      </w:r>
      <w:proofErr w:type="spellEnd"/>
      <w:r w:rsidRPr="00A658EC">
        <w:rPr>
          <w:sz w:val="22"/>
          <w:szCs w:val="22"/>
          <w:lang w:val="sl-SI"/>
        </w:rPr>
        <w:t xml:space="preserve">, </w:t>
      </w:r>
      <w:proofErr w:type="spellStart"/>
      <w:r w:rsidRPr="00A658EC">
        <w:rPr>
          <w:sz w:val="22"/>
          <w:szCs w:val="22"/>
          <w:lang w:val="sl-SI"/>
        </w:rPr>
        <w:t>classifying</w:t>
      </w:r>
      <w:proofErr w:type="spellEnd"/>
      <w:r w:rsidRPr="00A658EC">
        <w:rPr>
          <w:sz w:val="22"/>
          <w:szCs w:val="22"/>
          <w:lang w:val="sl-SI"/>
        </w:rPr>
        <w:t xml:space="preserve">, </w:t>
      </w:r>
      <w:proofErr w:type="spellStart"/>
      <w:r w:rsidRPr="00A658EC">
        <w:rPr>
          <w:sz w:val="22"/>
          <w:szCs w:val="22"/>
          <w:lang w:val="sl-SI"/>
        </w:rPr>
        <w:t>policing</w:t>
      </w:r>
      <w:proofErr w:type="spellEnd"/>
      <w:r w:rsidRPr="00A658EC">
        <w:rPr>
          <w:sz w:val="22"/>
          <w:szCs w:val="22"/>
          <w:lang w:val="sl-SI"/>
        </w:rPr>
        <w:t xml:space="preserve"> in </w:t>
      </w:r>
      <w:proofErr w:type="spellStart"/>
      <w:r w:rsidRPr="00A658EC">
        <w:rPr>
          <w:sz w:val="22"/>
          <w:szCs w:val="22"/>
          <w:lang w:val="sl-SI"/>
        </w:rPr>
        <w:t>marking</w:t>
      </w:r>
      <w:proofErr w:type="spellEnd"/>
      <w:r w:rsidRPr="00A658EC">
        <w:rPr>
          <w:sz w:val="22"/>
          <w:szCs w:val="22"/>
          <w:lang w:val="sl-SI"/>
        </w:rPr>
        <w:t xml:space="preserve">) so </w:t>
      </w:r>
      <w:proofErr w:type="spellStart"/>
      <w:r w:rsidRPr="00A658EC">
        <w:rPr>
          <w:sz w:val="22"/>
          <w:szCs w:val="22"/>
          <w:lang w:val="sl-SI"/>
        </w:rPr>
        <w:t>wire-rate</w:t>
      </w:r>
      <w:proofErr w:type="spellEnd"/>
      <w:r w:rsidR="009E719D">
        <w:rPr>
          <w:sz w:val="22"/>
          <w:szCs w:val="22"/>
          <w:lang w:val="sl-SI"/>
        </w:rPr>
        <w:t xml:space="preserve"> (n</w:t>
      </w:r>
      <w:r w:rsidRPr="00A658EC">
        <w:rPr>
          <w:sz w:val="22"/>
          <w:szCs w:val="22"/>
          <w:lang w:val="sl-SI"/>
        </w:rPr>
        <w:t>jihova uporaba ne sme vplivati na prepustnost in delovanje ostalih funkcij stikala/sklada</w:t>
      </w:r>
      <w:r w:rsidR="009E719D">
        <w:rPr>
          <w:sz w:val="22"/>
          <w:szCs w:val="22"/>
          <w:lang w:val="sl-SI"/>
        </w:rPr>
        <w:t>),</w:t>
      </w:r>
    </w:p>
    <w:p w14:paraId="633CAAC9" w14:textId="46547239" w:rsidR="00D61034" w:rsidRPr="00A658EC" w:rsidRDefault="00D61034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za zbiranje informacij o podatkovnih tokovih in pošiljanje poročil na centralni sistem za upravljanje</w:t>
      </w:r>
      <w:r w:rsidR="009E719D">
        <w:rPr>
          <w:sz w:val="22"/>
          <w:szCs w:val="22"/>
          <w:lang w:val="sl-SI"/>
        </w:rPr>
        <w:t>,</w:t>
      </w:r>
    </w:p>
    <w:p w14:paraId="2970CA4C" w14:textId="77777777" w:rsidR="00D61034" w:rsidRPr="00453B21" w:rsidRDefault="00D61034" w:rsidP="001D0D1B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stikalo mora imeti kapaciteto za zbiranje statistike za vsaj 16000 podatkovnih tokov.</w:t>
      </w:r>
    </w:p>
    <w:p w14:paraId="670D80F3" w14:textId="77777777" w:rsidR="00D61034" w:rsidRPr="00961E7B" w:rsidRDefault="00D61034" w:rsidP="001D0D1B">
      <w:pPr>
        <w:pStyle w:val="ListParagraph"/>
        <w:widowControl/>
        <w:numPr>
          <w:ilvl w:val="0"/>
          <w:numId w:val="2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Nadzor in upravljanje:</w:t>
      </w:r>
    </w:p>
    <w:p w14:paraId="0C18E517" w14:textId="1BCB398D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za upravljanje in konfiguracijo preko CLI, SSH in WEB vmesnika</w:t>
      </w:r>
      <w:r w:rsidR="00BB737B">
        <w:rPr>
          <w:sz w:val="22"/>
          <w:szCs w:val="22"/>
          <w:lang w:val="sl-SI"/>
        </w:rPr>
        <w:t>,</w:t>
      </w:r>
    </w:p>
    <w:p w14:paraId="32194BAB" w14:textId="0AE10DB4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naslova IPv6</w:t>
      </w:r>
      <w:r w:rsidR="00BB737B">
        <w:rPr>
          <w:sz w:val="22"/>
          <w:szCs w:val="22"/>
          <w:lang w:val="sl-SI"/>
        </w:rPr>
        <w:t>,</w:t>
      </w:r>
    </w:p>
    <w:p w14:paraId="0F78AE53" w14:textId="3BCEADBA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vmesnika USB</w:t>
      </w:r>
      <w:r w:rsidR="00BB737B">
        <w:rPr>
          <w:sz w:val="22"/>
          <w:szCs w:val="22"/>
          <w:lang w:val="sl-SI"/>
        </w:rPr>
        <w:t>,</w:t>
      </w:r>
    </w:p>
    <w:p w14:paraId="23C45968" w14:textId="2967856A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možnost upravljanja preko ločenega fizičnega vmesnika </w:t>
      </w:r>
      <w:proofErr w:type="spellStart"/>
      <w:r w:rsidRPr="00453B21">
        <w:rPr>
          <w:sz w:val="22"/>
          <w:szCs w:val="22"/>
          <w:lang w:val="sl-SI"/>
        </w:rPr>
        <w:t>Ethernet</w:t>
      </w:r>
      <w:proofErr w:type="spellEnd"/>
      <w:r w:rsidR="00BB737B">
        <w:rPr>
          <w:sz w:val="22"/>
          <w:szCs w:val="22"/>
          <w:lang w:val="sl-SI"/>
        </w:rPr>
        <w:t>,</w:t>
      </w:r>
    </w:p>
    <w:p w14:paraId="3EA6A78C" w14:textId="1981E671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shranjevanju in nalaganju konfiguracije stikala v format ASCII</w:t>
      </w:r>
      <w:r w:rsidR="00BB737B">
        <w:rPr>
          <w:sz w:val="22"/>
          <w:szCs w:val="22"/>
          <w:lang w:val="sl-SI"/>
        </w:rPr>
        <w:t>,</w:t>
      </w:r>
    </w:p>
    <w:p w14:paraId="1A768B9D" w14:textId="66C92229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aktiviranje prejšnje konfiguracije</w:t>
      </w:r>
      <w:r w:rsidR="00BB737B">
        <w:rPr>
          <w:sz w:val="22"/>
          <w:szCs w:val="22"/>
          <w:lang w:val="sl-SI"/>
        </w:rPr>
        <w:t>,</w:t>
      </w:r>
    </w:p>
    <w:p w14:paraId="50D6D323" w14:textId="0C279044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TFTP in FTP za nadgradnjo programske opreme, ter prenosu konfiguracij</w:t>
      </w:r>
      <w:r w:rsidR="00BB737B">
        <w:rPr>
          <w:sz w:val="22"/>
          <w:szCs w:val="22"/>
          <w:lang w:val="sl-SI"/>
        </w:rPr>
        <w:t>,</w:t>
      </w:r>
    </w:p>
    <w:p w14:paraId="5C6EBC08" w14:textId="639B554C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protokolu NTP za časovno sinhronizacijo</w:t>
      </w:r>
      <w:r w:rsidR="00BB737B">
        <w:rPr>
          <w:sz w:val="22"/>
          <w:szCs w:val="22"/>
          <w:lang w:val="sl-SI"/>
        </w:rPr>
        <w:t>,</w:t>
      </w:r>
    </w:p>
    <w:p w14:paraId="1F306257" w14:textId="234E77BE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odkrivanja sosednjih naprav (</w:t>
      </w:r>
      <w:proofErr w:type="spellStart"/>
      <w:r w:rsidRPr="00453B21">
        <w:rPr>
          <w:sz w:val="22"/>
          <w:szCs w:val="22"/>
          <w:lang w:val="sl-SI"/>
        </w:rPr>
        <w:t>Neighbor</w:t>
      </w:r>
      <w:proofErr w:type="spellEnd"/>
      <w:r w:rsidRPr="00453B21">
        <w:rPr>
          <w:sz w:val="22"/>
          <w:szCs w:val="22"/>
          <w:lang w:val="sl-SI"/>
        </w:rPr>
        <w:t xml:space="preserve"> </w:t>
      </w:r>
      <w:proofErr w:type="spellStart"/>
      <w:r w:rsidRPr="00453B21">
        <w:rPr>
          <w:sz w:val="22"/>
          <w:szCs w:val="22"/>
          <w:lang w:val="sl-SI"/>
        </w:rPr>
        <w:t>learning</w:t>
      </w:r>
      <w:proofErr w:type="spellEnd"/>
      <w:r w:rsidRPr="00453B21">
        <w:rPr>
          <w:sz w:val="22"/>
          <w:szCs w:val="22"/>
          <w:lang w:val="sl-SI"/>
        </w:rPr>
        <w:t>)</w:t>
      </w:r>
      <w:r w:rsidR="00BB737B">
        <w:rPr>
          <w:sz w:val="22"/>
          <w:szCs w:val="22"/>
          <w:lang w:val="sl-SI"/>
        </w:rPr>
        <w:t>,</w:t>
      </w:r>
    </w:p>
    <w:p w14:paraId="1E395882" w14:textId="291F5056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protokolom SNMPv1, v2c in v3 ter podpora RMON</w:t>
      </w:r>
      <w:r w:rsidR="00BB737B">
        <w:rPr>
          <w:sz w:val="22"/>
          <w:szCs w:val="22"/>
          <w:lang w:val="sl-SI"/>
        </w:rPr>
        <w:t>,</w:t>
      </w:r>
    </w:p>
    <w:p w14:paraId="19052FD9" w14:textId="30FEA79A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podpora prenosa sporočil stikala do strežnika sporočil </w:t>
      </w:r>
      <w:proofErr w:type="spellStart"/>
      <w:r w:rsidRPr="00453B21">
        <w:rPr>
          <w:sz w:val="22"/>
          <w:szCs w:val="22"/>
          <w:lang w:val="sl-SI"/>
        </w:rPr>
        <w:t>Syslog</w:t>
      </w:r>
      <w:proofErr w:type="spellEnd"/>
      <w:r w:rsidR="00BB737B">
        <w:rPr>
          <w:sz w:val="22"/>
          <w:szCs w:val="22"/>
          <w:lang w:val="sl-SI"/>
        </w:rPr>
        <w:t>,</w:t>
      </w:r>
    </w:p>
    <w:p w14:paraId="77094948" w14:textId="472B5728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preslikave prometa enega ali več vmesnikov oziroma navideznega omrežja na izhod za priklop analizatorja prometa (SPAN)</w:t>
      </w:r>
      <w:r w:rsidR="00BB737B">
        <w:rPr>
          <w:sz w:val="22"/>
          <w:szCs w:val="22"/>
          <w:lang w:val="sl-SI"/>
        </w:rPr>
        <w:t>,</w:t>
      </w:r>
    </w:p>
    <w:p w14:paraId="3A4D4ADD" w14:textId="69266E03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preslikave prometa enega ali več vmesnikov  oziroma navideznega omrežja na poseben VLAN, ki ga lahko zaključimo na vmesniku drugega stikala (</w:t>
      </w:r>
      <w:proofErr w:type="spellStart"/>
      <w:r w:rsidRPr="00453B21">
        <w:rPr>
          <w:sz w:val="22"/>
          <w:szCs w:val="22"/>
          <w:lang w:val="sl-SI"/>
        </w:rPr>
        <w:t>Remote</w:t>
      </w:r>
      <w:proofErr w:type="spellEnd"/>
      <w:r w:rsidRPr="00453B21">
        <w:rPr>
          <w:sz w:val="22"/>
          <w:szCs w:val="22"/>
          <w:lang w:val="sl-SI"/>
        </w:rPr>
        <w:t>-SPAN)</w:t>
      </w:r>
      <w:r w:rsidR="00BB737B">
        <w:rPr>
          <w:sz w:val="22"/>
          <w:szCs w:val="22"/>
          <w:lang w:val="sl-SI"/>
        </w:rPr>
        <w:t>,</w:t>
      </w:r>
    </w:p>
    <w:p w14:paraId="423DD5EE" w14:textId="58EE9EE2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mehanizmu za preverjanje in onemogočanje enosmernosti povezave na optičnih vmesnikih (UDLD)</w:t>
      </w:r>
      <w:r w:rsidR="00BB737B">
        <w:rPr>
          <w:sz w:val="22"/>
          <w:szCs w:val="22"/>
          <w:lang w:val="sl-SI"/>
        </w:rPr>
        <w:t>,</w:t>
      </w:r>
    </w:p>
    <w:p w14:paraId="5944D68A" w14:textId="28B1C2D7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omogočanje prenosa informacij o nastavljenih VLAN-ih med sosednjimi vozlišči</w:t>
      </w:r>
      <w:r w:rsidR="00BB737B">
        <w:rPr>
          <w:sz w:val="22"/>
          <w:szCs w:val="22"/>
          <w:lang w:val="sl-SI"/>
        </w:rPr>
        <w:t>,</w:t>
      </w:r>
    </w:p>
    <w:p w14:paraId="40E7461F" w14:textId="6F9F2569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podpora za avtomatsko konfiguriranje stikala preko protokola </w:t>
      </w:r>
      <w:proofErr w:type="spellStart"/>
      <w:r w:rsidRPr="00453B21">
        <w:rPr>
          <w:sz w:val="22"/>
          <w:szCs w:val="22"/>
          <w:lang w:val="sl-SI"/>
        </w:rPr>
        <w:t>iPXE</w:t>
      </w:r>
      <w:proofErr w:type="spellEnd"/>
      <w:r w:rsidRPr="00453B21">
        <w:rPr>
          <w:sz w:val="22"/>
          <w:szCs w:val="22"/>
          <w:lang w:val="sl-SI"/>
        </w:rPr>
        <w:t xml:space="preserve"> (</w:t>
      </w:r>
      <w:proofErr w:type="spellStart"/>
      <w:r w:rsidRPr="00453B21">
        <w:rPr>
          <w:sz w:val="22"/>
          <w:szCs w:val="22"/>
          <w:lang w:val="sl-SI"/>
        </w:rPr>
        <w:t>Plug&amp;Play</w:t>
      </w:r>
      <w:proofErr w:type="spellEnd"/>
      <w:r w:rsidRPr="00453B21">
        <w:rPr>
          <w:sz w:val="22"/>
          <w:szCs w:val="22"/>
          <w:lang w:val="sl-SI"/>
        </w:rPr>
        <w:t>)</w:t>
      </w:r>
      <w:r w:rsidR="00BB737B">
        <w:rPr>
          <w:sz w:val="22"/>
          <w:szCs w:val="22"/>
          <w:lang w:val="sl-SI"/>
        </w:rPr>
        <w:t>,</w:t>
      </w:r>
    </w:p>
    <w:p w14:paraId="0379F2E0" w14:textId="41D409ED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protokolom NETCONF in RESTCONF</w:t>
      </w:r>
      <w:r w:rsidR="00BB737B">
        <w:rPr>
          <w:sz w:val="22"/>
          <w:szCs w:val="22"/>
          <w:lang w:val="sl-SI"/>
        </w:rPr>
        <w:t>,</w:t>
      </w:r>
    </w:p>
    <w:p w14:paraId="78672628" w14:textId="65929E31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lastRenderedPageBreak/>
        <w:t xml:space="preserve">podpora protokolu </w:t>
      </w:r>
      <w:proofErr w:type="spellStart"/>
      <w:r w:rsidRPr="00453B21">
        <w:rPr>
          <w:sz w:val="22"/>
          <w:szCs w:val="22"/>
          <w:lang w:val="sl-SI"/>
        </w:rPr>
        <w:t>gNMI</w:t>
      </w:r>
      <w:proofErr w:type="spellEnd"/>
      <w:r w:rsidR="00BB737B">
        <w:rPr>
          <w:sz w:val="22"/>
          <w:szCs w:val="22"/>
          <w:lang w:val="sl-SI"/>
        </w:rPr>
        <w:t>,</w:t>
      </w:r>
    </w:p>
    <w:p w14:paraId="282FC1DF" w14:textId="3676781A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avtomatskemu proženju skript glede na različne akcije v stikalu (</w:t>
      </w:r>
      <w:proofErr w:type="spellStart"/>
      <w:r w:rsidRPr="00453B21">
        <w:rPr>
          <w:sz w:val="22"/>
          <w:szCs w:val="22"/>
          <w:lang w:val="sl-SI"/>
        </w:rPr>
        <w:t>npr</w:t>
      </w:r>
      <w:proofErr w:type="spellEnd"/>
      <w:r w:rsidRPr="00453B21">
        <w:rPr>
          <w:sz w:val="22"/>
          <w:szCs w:val="22"/>
          <w:lang w:val="sl-SI"/>
        </w:rPr>
        <w:t>: sprememba konfiguracije, napaka na vmesniku, časovne definirane akcije, kritični alarmi,….)</w:t>
      </w:r>
      <w:r w:rsidR="00BB737B">
        <w:rPr>
          <w:sz w:val="22"/>
          <w:szCs w:val="22"/>
          <w:lang w:val="sl-SI"/>
        </w:rPr>
        <w:t>,</w:t>
      </w:r>
    </w:p>
    <w:p w14:paraId="4B2D4CDF" w14:textId="2138898A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pošiljanja e-mail sporočil neposredno iz stikala</w:t>
      </w:r>
      <w:r w:rsidR="00BB737B">
        <w:rPr>
          <w:sz w:val="22"/>
          <w:szCs w:val="22"/>
          <w:lang w:val="sl-SI"/>
        </w:rPr>
        <w:t>,</w:t>
      </w:r>
    </w:p>
    <w:p w14:paraId="23EADE15" w14:textId="64BB8307" w:rsidR="00D61034" w:rsidRPr="00453B21" w:rsidRDefault="00D61034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podpora upravljanju stikala preko obstoječega sistema </w:t>
      </w:r>
      <w:proofErr w:type="spellStart"/>
      <w:r w:rsidRPr="00453B21">
        <w:rPr>
          <w:sz w:val="22"/>
          <w:szCs w:val="22"/>
          <w:lang w:val="sl-SI"/>
        </w:rPr>
        <w:t>Cisco</w:t>
      </w:r>
      <w:proofErr w:type="spellEnd"/>
      <w:r w:rsidRPr="00453B21">
        <w:rPr>
          <w:sz w:val="22"/>
          <w:szCs w:val="22"/>
          <w:lang w:val="sl-SI"/>
        </w:rPr>
        <w:t xml:space="preserve"> ISE</w:t>
      </w:r>
      <w:r w:rsidR="00C008E0">
        <w:rPr>
          <w:sz w:val="22"/>
          <w:szCs w:val="22"/>
          <w:lang w:val="sl-SI"/>
        </w:rPr>
        <w:t>,</w:t>
      </w:r>
      <w:r w:rsidRPr="00453B21">
        <w:rPr>
          <w:sz w:val="22"/>
          <w:szCs w:val="22"/>
          <w:lang w:val="sl-SI"/>
        </w:rPr>
        <w:t xml:space="preserve"> </w:t>
      </w:r>
      <w:proofErr w:type="spellStart"/>
      <w:r w:rsidRPr="00453B21">
        <w:rPr>
          <w:sz w:val="22"/>
          <w:szCs w:val="22"/>
          <w:lang w:val="sl-SI"/>
        </w:rPr>
        <w:t>Cisco</w:t>
      </w:r>
      <w:proofErr w:type="spellEnd"/>
      <w:r w:rsidRPr="00453B21">
        <w:rPr>
          <w:sz w:val="22"/>
          <w:szCs w:val="22"/>
          <w:lang w:val="sl-SI"/>
        </w:rPr>
        <w:t xml:space="preserve"> Prime</w:t>
      </w:r>
      <w:r w:rsidR="00C008E0">
        <w:rPr>
          <w:sz w:val="22"/>
          <w:szCs w:val="22"/>
          <w:lang w:val="sl-SI"/>
        </w:rPr>
        <w:t xml:space="preserve"> in </w:t>
      </w:r>
      <w:proofErr w:type="spellStart"/>
      <w:r w:rsidR="00C008E0">
        <w:rPr>
          <w:sz w:val="22"/>
          <w:szCs w:val="22"/>
          <w:lang w:val="sl-SI"/>
        </w:rPr>
        <w:t>Cisco</w:t>
      </w:r>
      <w:proofErr w:type="spellEnd"/>
      <w:r w:rsidR="00C008E0">
        <w:rPr>
          <w:sz w:val="22"/>
          <w:szCs w:val="22"/>
          <w:lang w:val="sl-SI"/>
        </w:rPr>
        <w:t xml:space="preserve"> DNA Center</w:t>
      </w:r>
      <w:r w:rsidR="00BB737B">
        <w:rPr>
          <w:sz w:val="22"/>
          <w:szCs w:val="22"/>
          <w:lang w:val="sl-SI"/>
        </w:rPr>
        <w:t>.</w:t>
      </w:r>
    </w:p>
    <w:p w14:paraId="045681A8" w14:textId="77777777" w:rsidR="00D61034" w:rsidRPr="00961E7B" w:rsidRDefault="00D61034" w:rsidP="001D0D1B">
      <w:pPr>
        <w:pStyle w:val="ListParagraph"/>
        <w:widowControl/>
        <w:numPr>
          <w:ilvl w:val="0"/>
          <w:numId w:val="27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Zahtevana programska oprema, naročnine in licence</w:t>
      </w:r>
      <w:r w:rsidRPr="00961E7B">
        <w:rPr>
          <w:bCs/>
          <w:sz w:val="22"/>
          <w:szCs w:val="22"/>
          <w:lang w:val="sl-SI"/>
        </w:rPr>
        <w:t>:</w:t>
      </w:r>
    </w:p>
    <w:p w14:paraId="05B8BC16" w14:textId="77777777" w:rsidR="00D61034" w:rsidRPr="00B42DDE" w:rsidRDefault="00D61034" w:rsidP="001D0D1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1B14585C" w14:textId="23C18369" w:rsidR="00D61034" w:rsidRPr="00B42DDE" w:rsidRDefault="00D61034" w:rsidP="001D0D1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v primeru, da je za delovanje zgoraj naštetih funkcionalnosti potreba </w:t>
      </w:r>
      <w:r>
        <w:rPr>
          <w:sz w:val="22"/>
          <w:szCs w:val="22"/>
          <w:lang w:val="sl-SI"/>
        </w:rPr>
        <w:t>ustrezna</w:t>
      </w:r>
      <w:r w:rsidRPr="00B42DDE">
        <w:rPr>
          <w:sz w:val="22"/>
          <w:szCs w:val="22"/>
          <w:lang w:val="sl-SI"/>
        </w:rPr>
        <w:t xml:space="preserve"> licenca</w:t>
      </w:r>
      <w:r>
        <w:rPr>
          <w:sz w:val="22"/>
          <w:szCs w:val="22"/>
          <w:lang w:val="sl-SI"/>
        </w:rPr>
        <w:t xml:space="preserve"> ali naročnina</w:t>
      </w:r>
      <w:r w:rsidRPr="00B42DDE">
        <w:rPr>
          <w:sz w:val="22"/>
          <w:szCs w:val="22"/>
          <w:lang w:val="sl-SI"/>
        </w:rPr>
        <w:t xml:space="preserve">, mora biti </w:t>
      </w:r>
      <w:r>
        <w:rPr>
          <w:sz w:val="22"/>
          <w:szCs w:val="22"/>
          <w:lang w:val="sl-SI"/>
        </w:rPr>
        <w:t>vključena za ves čas trajanja pogodbe</w:t>
      </w:r>
      <w:r w:rsidR="00BB737B">
        <w:rPr>
          <w:sz w:val="22"/>
          <w:szCs w:val="22"/>
          <w:lang w:val="sl-SI"/>
        </w:rPr>
        <w:t>.</w:t>
      </w:r>
    </w:p>
    <w:p w14:paraId="52528B49" w14:textId="77777777" w:rsidR="00D61034" w:rsidRPr="00961E7B" w:rsidRDefault="00D61034" w:rsidP="001D0D1B">
      <w:pPr>
        <w:pStyle w:val="ListParagraph"/>
        <w:widowControl/>
        <w:numPr>
          <w:ilvl w:val="0"/>
          <w:numId w:val="27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Zahtevani povezovalni kabli in dodatna oprema</w:t>
      </w:r>
      <w:r w:rsidRPr="00961E7B">
        <w:rPr>
          <w:bCs/>
          <w:sz w:val="22"/>
          <w:szCs w:val="22"/>
          <w:lang w:val="sl-SI"/>
        </w:rPr>
        <w:t>:</w:t>
      </w:r>
    </w:p>
    <w:p w14:paraId="43B657E5" w14:textId="77777777" w:rsidR="00D61034" w:rsidRPr="004153CA" w:rsidRDefault="00D61034" w:rsidP="001D0D1B">
      <w:pPr>
        <w:pStyle w:val="ListParagraph"/>
        <w:numPr>
          <w:ilvl w:val="0"/>
          <w:numId w:val="6"/>
        </w:numPr>
        <w:contextualSpacing/>
        <w:rPr>
          <w:sz w:val="22"/>
          <w:szCs w:val="22"/>
          <w:lang w:val="sl-SI"/>
        </w:rPr>
      </w:pPr>
      <w:r w:rsidRPr="004153CA">
        <w:rPr>
          <w:sz w:val="22"/>
          <w:szCs w:val="22"/>
          <w:lang w:val="sl-SI"/>
        </w:rPr>
        <w:t>priloženi vsi potrebni povezovalni kabli za povezovanje stikal v sklad, kjer je skladovna povezava zahtevana,</w:t>
      </w:r>
    </w:p>
    <w:p w14:paraId="4556C701" w14:textId="4848FF2A" w:rsidR="00D61034" w:rsidRPr="00C162D0" w:rsidRDefault="00D61034" w:rsidP="001D0D1B">
      <w:pPr>
        <w:pStyle w:val="ListParagraph"/>
        <w:numPr>
          <w:ilvl w:val="0"/>
          <w:numId w:val="6"/>
        </w:numPr>
        <w:contextualSpacing/>
        <w:rPr>
          <w:sz w:val="22"/>
          <w:szCs w:val="22"/>
          <w:lang w:val="sl-SI"/>
        </w:rPr>
      </w:pPr>
      <w:r w:rsidRPr="00C162D0">
        <w:rPr>
          <w:sz w:val="22"/>
          <w:szCs w:val="22"/>
          <w:lang w:val="sl-SI"/>
        </w:rPr>
        <w:t xml:space="preserve">skladovna povezava je zahtevana za </w:t>
      </w:r>
      <w:r w:rsidR="00F1397B">
        <w:rPr>
          <w:sz w:val="22"/>
          <w:szCs w:val="22"/>
          <w:lang w:val="sl-SI"/>
        </w:rPr>
        <w:t>8</w:t>
      </w:r>
      <w:r w:rsidRPr="00C162D0">
        <w:rPr>
          <w:sz w:val="22"/>
          <w:szCs w:val="22"/>
          <w:lang w:val="sl-SI"/>
        </w:rPr>
        <w:t xml:space="preserve"> stikal,</w:t>
      </w:r>
    </w:p>
    <w:p w14:paraId="2D1D50E6" w14:textId="1CC9CB5B" w:rsidR="00D61034" w:rsidRDefault="00380E07" w:rsidP="001D0D1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vsako </w:t>
      </w:r>
      <w:r w:rsidR="0030795B">
        <w:rPr>
          <w:sz w:val="22"/>
          <w:szCs w:val="22"/>
          <w:lang w:val="sl-SI"/>
        </w:rPr>
        <w:t>stikal</w:t>
      </w:r>
      <w:r>
        <w:rPr>
          <w:sz w:val="22"/>
          <w:szCs w:val="22"/>
          <w:lang w:val="sl-SI"/>
        </w:rPr>
        <w:t>o</w:t>
      </w:r>
      <w:r w:rsidR="00D61034" w:rsidRPr="00C162D0">
        <w:rPr>
          <w:sz w:val="22"/>
          <w:szCs w:val="22"/>
          <w:lang w:val="sl-SI"/>
        </w:rPr>
        <w:t xml:space="preserve"> mora imeti vsaj 4x 1</w:t>
      </w:r>
      <w:r w:rsidR="00C008E0" w:rsidRPr="00C162D0">
        <w:rPr>
          <w:sz w:val="22"/>
          <w:szCs w:val="22"/>
          <w:lang w:val="sl-SI"/>
        </w:rPr>
        <w:t>0</w:t>
      </w:r>
      <w:r w:rsidR="00D61034" w:rsidRPr="00C162D0">
        <w:rPr>
          <w:sz w:val="22"/>
          <w:szCs w:val="22"/>
          <w:lang w:val="sl-SI"/>
        </w:rPr>
        <w:t xml:space="preserve"> </w:t>
      </w:r>
      <w:proofErr w:type="spellStart"/>
      <w:r w:rsidR="00D61034" w:rsidRPr="00C162D0">
        <w:rPr>
          <w:sz w:val="22"/>
          <w:szCs w:val="22"/>
          <w:lang w:val="sl-SI"/>
        </w:rPr>
        <w:t>Gbps</w:t>
      </w:r>
      <w:proofErr w:type="spellEnd"/>
      <w:r w:rsidR="00D61034" w:rsidRPr="00C162D0">
        <w:rPr>
          <w:sz w:val="22"/>
          <w:szCs w:val="22"/>
          <w:lang w:val="sl-SI"/>
        </w:rPr>
        <w:t xml:space="preserve"> SFP</w:t>
      </w:r>
      <w:r w:rsidR="00C008E0" w:rsidRPr="00C162D0">
        <w:rPr>
          <w:sz w:val="22"/>
          <w:szCs w:val="22"/>
          <w:lang w:val="sl-SI"/>
        </w:rPr>
        <w:t>+</w:t>
      </w:r>
      <w:r w:rsidR="00D61034" w:rsidRPr="00C162D0">
        <w:rPr>
          <w:sz w:val="22"/>
          <w:szCs w:val="22"/>
          <w:lang w:val="sl-SI"/>
        </w:rPr>
        <w:t xml:space="preserve"> modul</w:t>
      </w:r>
      <w:r w:rsidR="00BB737B">
        <w:rPr>
          <w:sz w:val="22"/>
          <w:szCs w:val="22"/>
          <w:lang w:val="sl-SI"/>
        </w:rPr>
        <w:t>,</w:t>
      </w:r>
    </w:p>
    <w:p w14:paraId="26949387" w14:textId="595DD234" w:rsidR="00BB737B" w:rsidRPr="00C162D0" w:rsidRDefault="00BB737B" w:rsidP="001D0D1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stikal</w:t>
      </w:r>
      <w:r w:rsidR="00380E07">
        <w:rPr>
          <w:sz w:val="22"/>
          <w:szCs w:val="22"/>
          <w:lang w:val="sl-SI"/>
        </w:rPr>
        <w:t>om</w:t>
      </w:r>
      <w:r>
        <w:rPr>
          <w:sz w:val="22"/>
          <w:szCs w:val="22"/>
          <w:lang w:val="sl-SI"/>
        </w:rPr>
        <w:t xml:space="preserve"> mora biti priloženih 46 SFP+ SR (</w:t>
      </w:r>
      <w:proofErr w:type="spellStart"/>
      <w:r>
        <w:rPr>
          <w:sz w:val="22"/>
          <w:szCs w:val="22"/>
          <w:lang w:val="sl-SI"/>
        </w:rPr>
        <w:t>multimode</w:t>
      </w:r>
      <w:proofErr w:type="spellEnd"/>
      <w:r>
        <w:rPr>
          <w:sz w:val="22"/>
          <w:szCs w:val="22"/>
          <w:lang w:val="sl-SI"/>
        </w:rPr>
        <w:t xml:space="preserve">) optičnih modulov. </w:t>
      </w:r>
    </w:p>
    <w:p w14:paraId="6341DA42" w14:textId="196A76E9" w:rsidR="00D65E6F" w:rsidRDefault="00D65E6F" w:rsidP="00D65E6F">
      <w:pPr>
        <w:pStyle w:val="Header"/>
        <w:jc w:val="both"/>
        <w:rPr>
          <w:sz w:val="22"/>
          <w:szCs w:val="22"/>
        </w:rPr>
      </w:pPr>
    </w:p>
    <w:p w14:paraId="246077B4" w14:textId="77777777" w:rsidR="002C7F5D" w:rsidRDefault="002C7F5D" w:rsidP="00D65E6F">
      <w:pPr>
        <w:pStyle w:val="Header"/>
        <w:jc w:val="both"/>
        <w:rPr>
          <w:sz w:val="22"/>
          <w:szCs w:val="22"/>
        </w:rPr>
      </w:pPr>
    </w:p>
    <w:p w14:paraId="101793DE" w14:textId="44C61F9A" w:rsidR="002C7F5D" w:rsidRPr="00961E7B" w:rsidRDefault="002C7F5D" w:rsidP="002C7F5D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1.2</w:t>
      </w:r>
      <w:r w:rsidRPr="00961E7B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 xml:space="preserve">24-portno </w:t>
      </w:r>
      <w:proofErr w:type="spellStart"/>
      <w:r w:rsidR="008557BA">
        <w:rPr>
          <w:b/>
          <w:color w:val="00B050"/>
          <w:sz w:val="22"/>
          <w:szCs w:val="22"/>
        </w:rPr>
        <w:t>dostopovno</w:t>
      </w:r>
      <w:proofErr w:type="spellEnd"/>
      <w:r>
        <w:rPr>
          <w:b/>
          <w:color w:val="00B050"/>
          <w:sz w:val="22"/>
          <w:szCs w:val="22"/>
        </w:rPr>
        <w:t xml:space="preserve"> stikalo s </w:t>
      </w:r>
      <w:proofErr w:type="spellStart"/>
      <w:r>
        <w:rPr>
          <w:b/>
          <w:color w:val="00B050"/>
          <w:sz w:val="22"/>
          <w:szCs w:val="22"/>
        </w:rPr>
        <w:t>PoE</w:t>
      </w:r>
      <w:proofErr w:type="spellEnd"/>
      <w:r>
        <w:rPr>
          <w:b/>
          <w:color w:val="00B050"/>
          <w:sz w:val="22"/>
          <w:szCs w:val="22"/>
        </w:rPr>
        <w:t>+</w:t>
      </w:r>
      <w:r w:rsidRPr="00961E7B"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Pr="0001061D">
        <w:rPr>
          <w:i/>
          <w:color w:val="00B050"/>
          <w:sz w:val="22"/>
          <w:szCs w:val="22"/>
        </w:rPr>
        <w:t>C9200-24P-</w:t>
      </w:r>
      <w:r w:rsidR="000E13F8">
        <w:rPr>
          <w:i/>
          <w:color w:val="00B050"/>
          <w:sz w:val="22"/>
          <w:szCs w:val="22"/>
        </w:rPr>
        <w:t>A</w:t>
      </w:r>
      <w:r w:rsidRPr="0001061D">
        <w:rPr>
          <w:i/>
          <w:color w:val="00B050"/>
          <w:sz w:val="22"/>
          <w:szCs w:val="22"/>
        </w:rPr>
        <w:t xml:space="preserve"> </w:t>
      </w:r>
      <w:r w:rsidR="0091106F" w:rsidRPr="0091106F">
        <w:rPr>
          <w:i/>
          <w:color w:val="00B050"/>
          <w:sz w:val="22"/>
          <w:szCs w:val="22"/>
        </w:rPr>
        <w:t>C9200-DNA-A-24-3Y</w:t>
      </w:r>
      <w:r w:rsidRPr="0001061D">
        <w:rPr>
          <w:i/>
          <w:color w:val="00B050"/>
          <w:sz w:val="22"/>
          <w:szCs w:val="22"/>
        </w:rPr>
        <w:t xml:space="preserve">, </w:t>
      </w:r>
      <w:r w:rsidR="000E13F8" w:rsidRPr="000E13F8">
        <w:rPr>
          <w:i/>
          <w:color w:val="00B050"/>
          <w:sz w:val="22"/>
          <w:szCs w:val="22"/>
        </w:rPr>
        <w:t xml:space="preserve">C9200-STACK-KIT= </w:t>
      </w:r>
      <w:r w:rsidRPr="0001061D">
        <w:rPr>
          <w:i/>
          <w:color w:val="00B050"/>
          <w:sz w:val="22"/>
          <w:szCs w:val="22"/>
        </w:rPr>
        <w:t xml:space="preserve">, </w:t>
      </w:r>
      <w:r w:rsidR="000E13F8" w:rsidRPr="000E13F8">
        <w:rPr>
          <w:i/>
          <w:color w:val="00B050"/>
          <w:sz w:val="22"/>
          <w:szCs w:val="22"/>
        </w:rPr>
        <w:t>C9200-NM-4X=</w:t>
      </w:r>
      <w:r w:rsidR="000E13F8" w:rsidRPr="000E13F8" w:rsidDel="000E13F8">
        <w:rPr>
          <w:i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1</w:t>
      </w:r>
      <w:r w:rsidRPr="00961E7B">
        <w:rPr>
          <w:color w:val="00B050"/>
          <w:sz w:val="22"/>
          <w:szCs w:val="22"/>
          <w:u w:val="single"/>
        </w:rPr>
        <w:t xml:space="preserve"> kos)</w:t>
      </w:r>
    </w:p>
    <w:p w14:paraId="73905EAC" w14:textId="77777777" w:rsidR="002C7F5D" w:rsidRPr="00961E7B" w:rsidRDefault="002C7F5D" w:rsidP="002C7F5D">
      <w:pPr>
        <w:pStyle w:val="Header"/>
        <w:jc w:val="both"/>
        <w:rPr>
          <w:sz w:val="22"/>
          <w:szCs w:val="22"/>
        </w:rPr>
      </w:pPr>
    </w:p>
    <w:p w14:paraId="048CE114" w14:textId="77777777" w:rsidR="002C7F5D" w:rsidRPr="00961E7B" w:rsidRDefault="002C7F5D" w:rsidP="001D0D1B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Tip stikala:</w:t>
      </w:r>
    </w:p>
    <w:p w14:paraId="2BA361A8" w14:textId="42C49D42" w:rsidR="002C7F5D" w:rsidRPr="00FD2B0A" w:rsidRDefault="002C7F5D" w:rsidP="001D0D1B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Skladovno stikalo velikosti 1HE primerno za vgradnjo v standardno 19-palčno komunikacijsko omaro</w:t>
      </w:r>
      <w:r w:rsidR="002C3B0E">
        <w:rPr>
          <w:sz w:val="22"/>
          <w:szCs w:val="22"/>
          <w:lang w:val="sl-SI"/>
        </w:rPr>
        <w:t>,</w:t>
      </w:r>
    </w:p>
    <w:p w14:paraId="35E63602" w14:textId="06F0255B" w:rsidR="002C7F5D" w:rsidRPr="00FD2B0A" w:rsidRDefault="002C7F5D" w:rsidP="001D0D1B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združevanja več stikal v eno skladovno enoto z enotno konfiguracijo in 1 naslovom IP za upravljanje</w:t>
      </w:r>
      <w:r w:rsidR="002C3B0E">
        <w:rPr>
          <w:sz w:val="22"/>
          <w:szCs w:val="22"/>
          <w:lang w:val="sl-SI"/>
        </w:rPr>
        <w:t>,</w:t>
      </w:r>
    </w:p>
    <w:p w14:paraId="5BB2CB9C" w14:textId="77777777" w:rsidR="002C7F5D" w:rsidRPr="00961E7B" w:rsidRDefault="002C7F5D" w:rsidP="001D0D1B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sestava sklada do 8 stikal, pri čemer so stikala lahko različnih konfiguracij znotraj iste družine stikal</w:t>
      </w:r>
      <w:r w:rsidRPr="00961E7B">
        <w:rPr>
          <w:sz w:val="22"/>
          <w:szCs w:val="22"/>
          <w:lang w:val="sl-SI"/>
        </w:rPr>
        <w:t>.</w:t>
      </w:r>
    </w:p>
    <w:p w14:paraId="7539F430" w14:textId="77777777" w:rsidR="002C7F5D" w:rsidRPr="00961E7B" w:rsidRDefault="002C7F5D" w:rsidP="001D0D1B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Napajanje:</w:t>
      </w:r>
    </w:p>
    <w:p w14:paraId="4B59D172" w14:textId="02DB0DB6" w:rsidR="002C7F5D" w:rsidRDefault="002C7F5D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napajalnik</w:t>
      </w:r>
      <w:r w:rsidRPr="00FD2B0A">
        <w:rPr>
          <w:sz w:val="22"/>
          <w:szCs w:val="22"/>
          <w:lang w:val="sl-SI"/>
        </w:rPr>
        <w:t xml:space="preserve"> z vsaj </w:t>
      </w:r>
      <w:r>
        <w:rPr>
          <w:sz w:val="22"/>
          <w:szCs w:val="22"/>
          <w:lang w:val="sl-SI"/>
        </w:rPr>
        <w:t>600</w:t>
      </w:r>
      <w:r w:rsidRPr="00FD2B0A">
        <w:rPr>
          <w:sz w:val="22"/>
          <w:szCs w:val="22"/>
          <w:lang w:val="sl-SI"/>
        </w:rPr>
        <w:t xml:space="preserve"> W moči</w:t>
      </w:r>
      <w:r w:rsidR="002C3B0E">
        <w:rPr>
          <w:sz w:val="22"/>
          <w:szCs w:val="22"/>
          <w:lang w:val="sl-SI"/>
        </w:rPr>
        <w:t>,</w:t>
      </w:r>
    </w:p>
    <w:p w14:paraId="4FC4CD91" w14:textId="39EC13CF" w:rsidR="002C7F5D" w:rsidRPr="00FD2B0A" w:rsidRDefault="002C7F5D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dodatna reža za možnost priklopa pomožnega napajalnika</w:t>
      </w:r>
      <w:r w:rsidR="002C3B0E">
        <w:rPr>
          <w:sz w:val="22"/>
          <w:szCs w:val="22"/>
          <w:lang w:val="sl-SI"/>
        </w:rPr>
        <w:t>,</w:t>
      </w:r>
    </w:p>
    <w:p w14:paraId="4C0F14A2" w14:textId="6CBCA6C4" w:rsidR="002C7F5D" w:rsidRPr="00FD2B0A" w:rsidRDefault="002C7F5D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priklop na 100-240 V AC</w:t>
      </w:r>
      <w:r w:rsidR="002C3B0E">
        <w:rPr>
          <w:sz w:val="22"/>
          <w:szCs w:val="22"/>
          <w:lang w:val="sl-SI"/>
        </w:rPr>
        <w:t>,</w:t>
      </w:r>
    </w:p>
    <w:p w14:paraId="79976656" w14:textId="1B8E694A" w:rsidR="002C7F5D" w:rsidRPr="00FD2B0A" w:rsidRDefault="002C7F5D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menjave napajalnikov med delovanjem stikala</w:t>
      </w:r>
      <w:r w:rsidR="002C3B0E">
        <w:rPr>
          <w:sz w:val="22"/>
          <w:szCs w:val="22"/>
          <w:lang w:val="sl-SI"/>
        </w:rPr>
        <w:t>,</w:t>
      </w:r>
    </w:p>
    <w:p w14:paraId="403DE921" w14:textId="06E36F73" w:rsidR="002C7F5D" w:rsidRDefault="002C7F5D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možnost menjave </w:t>
      </w:r>
      <w:r>
        <w:rPr>
          <w:sz w:val="22"/>
          <w:szCs w:val="22"/>
          <w:lang w:val="sl-SI"/>
        </w:rPr>
        <w:t>ventilatorjev</w:t>
      </w:r>
      <w:r w:rsidRPr="00FD2B0A">
        <w:rPr>
          <w:sz w:val="22"/>
          <w:szCs w:val="22"/>
          <w:lang w:val="sl-SI"/>
        </w:rPr>
        <w:t xml:space="preserve"> med delovanjem stikala</w:t>
      </w:r>
      <w:r w:rsidR="002C3B0E">
        <w:rPr>
          <w:sz w:val="22"/>
          <w:szCs w:val="22"/>
          <w:lang w:val="sl-SI"/>
        </w:rPr>
        <w:t>,</w:t>
      </w:r>
    </w:p>
    <w:p w14:paraId="22256271" w14:textId="77777777" w:rsidR="002C7F5D" w:rsidRPr="00882A33" w:rsidRDefault="002C7F5D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>stikalo lahko napaja priklopljene naprave (</w:t>
      </w:r>
      <w:proofErr w:type="spellStart"/>
      <w:r w:rsidRPr="00882A33">
        <w:rPr>
          <w:sz w:val="22"/>
          <w:szCs w:val="22"/>
          <w:lang w:val="sl-SI"/>
        </w:rPr>
        <w:t>PoE</w:t>
      </w:r>
      <w:proofErr w:type="spellEnd"/>
      <w:r w:rsidRPr="00882A33">
        <w:rPr>
          <w:sz w:val="22"/>
          <w:szCs w:val="22"/>
          <w:lang w:val="sl-SI"/>
        </w:rPr>
        <w:t>):</w:t>
      </w:r>
    </w:p>
    <w:p w14:paraId="0F3E5F85" w14:textId="77777777" w:rsidR="002C7F5D" w:rsidRPr="00882A33" w:rsidRDefault="002C7F5D" w:rsidP="001D0D1B">
      <w:pPr>
        <w:pStyle w:val="ListParagraph"/>
        <w:numPr>
          <w:ilvl w:val="1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 xml:space="preserve">podpora za </w:t>
      </w:r>
      <w:proofErr w:type="spellStart"/>
      <w:r w:rsidRPr="00882A33">
        <w:rPr>
          <w:sz w:val="22"/>
          <w:szCs w:val="22"/>
          <w:lang w:val="sl-SI"/>
        </w:rPr>
        <w:t>PoE</w:t>
      </w:r>
      <w:proofErr w:type="spellEnd"/>
      <w:r w:rsidRPr="00882A33">
        <w:rPr>
          <w:sz w:val="22"/>
          <w:szCs w:val="22"/>
          <w:lang w:val="sl-SI"/>
        </w:rPr>
        <w:t xml:space="preserve"> (15.4W) in </w:t>
      </w:r>
      <w:proofErr w:type="spellStart"/>
      <w:r w:rsidRPr="00882A33">
        <w:rPr>
          <w:sz w:val="22"/>
          <w:szCs w:val="22"/>
          <w:lang w:val="sl-SI"/>
        </w:rPr>
        <w:t>PoE</w:t>
      </w:r>
      <w:proofErr w:type="spellEnd"/>
      <w:r w:rsidRPr="00882A33">
        <w:rPr>
          <w:sz w:val="22"/>
          <w:szCs w:val="22"/>
          <w:lang w:val="sl-SI"/>
        </w:rPr>
        <w:t>+(30W)</w:t>
      </w:r>
    </w:p>
    <w:p w14:paraId="66E33C51" w14:textId="66649CD4" w:rsidR="002C7F5D" w:rsidRPr="00FD2B0A" w:rsidRDefault="002C7F5D" w:rsidP="001D0D1B">
      <w:pPr>
        <w:pStyle w:val="ListParagraph"/>
        <w:numPr>
          <w:ilvl w:val="1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882A33">
        <w:rPr>
          <w:sz w:val="22"/>
          <w:szCs w:val="22"/>
          <w:lang w:val="sl-SI"/>
        </w:rPr>
        <w:t xml:space="preserve">stikalo zagotavlja dovolj napajalne moči </w:t>
      </w:r>
      <w:proofErr w:type="spellStart"/>
      <w:r w:rsidRPr="00882A33">
        <w:rPr>
          <w:sz w:val="22"/>
          <w:szCs w:val="22"/>
          <w:lang w:val="sl-SI"/>
        </w:rPr>
        <w:t>PoE</w:t>
      </w:r>
      <w:proofErr w:type="spellEnd"/>
      <w:r w:rsidRPr="00882A33">
        <w:rPr>
          <w:sz w:val="22"/>
          <w:szCs w:val="22"/>
          <w:lang w:val="sl-SI"/>
        </w:rPr>
        <w:t xml:space="preserve">+ na </w:t>
      </w:r>
      <w:r w:rsidR="00E5350E">
        <w:rPr>
          <w:sz w:val="22"/>
          <w:szCs w:val="22"/>
          <w:lang w:val="sl-SI"/>
        </w:rPr>
        <w:t>vsaj 12</w:t>
      </w:r>
      <w:r w:rsidRPr="00882A33">
        <w:rPr>
          <w:sz w:val="22"/>
          <w:szCs w:val="22"/>
          <w:lang w:val="sl-SI"/>
        </w:rPr>
        <w:t xml:space="preserve"> portih stikala hkrati.</w:t>
      </w:r>
    </w:p>
    <w:p w14:paraId="368DE8CF" w14:textId="77777777" w:rsidR="002C7F5D" w:rsidRPr="00961E7B" w:rsidRDefault="002C7F5D" w:rsidP="001D0D1B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Lastnosti vmesnikov:</w:t>
      </w:r>
    </w:p>
    <w:p w14:paraId="7D2930ED" w14:textId="77777777" w:rsidR="002C7F5D" w:rsidRPr="0001061D" w:rsidRDefault="002C7F5D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 xml:space="preserve">vsaj 24 10/100/1000 </w:t>
      </w:r>
      <w:proofErr w:type="spellStart"/>
      <w:r w:rsidRPr="0001061D">
        <w:rPr>
          <w:sz w:val="22"/>
          <w:szCs w:val="22"/>
          <w:lang w:val="sl-SI"/>
        </w:rPr>
        <w:t>Ethernet</w:t>
      </w:r>
      <w:proofErr w:type="spellEnd"/>
      <w:r w:rsidRPr="0001061D">
        <w:rPr>
          <w:sz w:val="22"/>
          <w:szCs w:val="22"/>
          <w:lang w:val="sl-SI"/>
        </w:rPr>
        <w:t xml:space="preserve"> portov,</w:t>
      </w:r>
    </w:p>
    <w:p w14:paraId="3046EB3C" w14:textId="3CE16D79" w:rsidR="002C7F5D" w:rsidRPr="00C162D0" w:rsidRDefault="000E13F8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vsaj 4 reže za optične 1</w:t>
      </w:r>
      <w:r>
        <w:rPr>
          <w:sz w:val="22"/>
          <w:szCs w:val="22"/>
          <w:lang w:val="sl-SI"/>
        </w:rPr>
        <w:t>0</w:t>
      </w:r>
      <w:r w:rsidRPr="0001061D">
        <w:rPr>
          <w:sz w:val="22"/>
          <w:szCs w:val="22"/>
          <w:lang w:val="sl-SI"/>
        </w:rPr>
        <w:t xml:space="preserve"> </w:t>
      </w:r>
      <w:proofErr w:type="spellStart"/>
      <w:r w:rsidRPr="0001061D">
        <w:rPr>
          <w:sz w:val="22"/>
          <w:szCs w:val="22"/>
          <w:lang w:val="sl-SI"/>
        </w:rPr>
        <w:t>Gbps</w:t>
      </w:r>
      <w:proofErr w:type="spellEnd"/>
      <w:r w:rsidRPr="0001061D">
        <w:rPr>
          <w:sz w:val="22"/>
          <w:szCs w:val="22"/>
          <w:lang w:val="sl-SI"/>
        </w:rPr>
        <w:t xml:space="preserve"> vmesnike SFP</w:t>
      </w:r>
      <w:r>
        <w:rPr>
          <w:sz w:val="22"/>
          <w:szCs w:val="22"/>
          <w:lang w:val="sl-SI"/>
        </w:rPr>
        <w:t>+</w:t>
      </w:r>
      <w:r w:rsidR="002C7F5D" w:rsidRPr="00C162D0">
        <w:rPr>
          <w:sz w:val="22"/>
          <w:szCs w:val="22"/>
          <w:lang w:val="sl-SI"/>
        </w:rPr>
        <w:t>,</w:t>
      </w:r>
    </w:p>
    <w:p w14:paraId="4717E94D" w14:textId="7348878E" w:rsidR="002C7F5D" w:rsidRDefault="002C7F5D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podpora za optične module SFP (1Gb/s) s podporo za enorodovna in večrodovna vlakna</w:t>
      </w:r>
      <w:r w:rsidR="000E13F8">
        <w:rPr>
          <w:sz w:val="22"/>
          <w:szCs w:val="22"/>
          <w:lang w:val="sl-SI"/>
        </w:rPr>
        <w:t>,</w:t>
      </w:r>
    </w:p>
    <w:p w14:paraId="27A2D343" w14:textId="1BD711EC" w:rsidR="000E13F8" w:rsidRPr="0001061D" w:rsidRDefault="000E13F8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podpora za optične module SFP</w:t>
      </w:r>
      <w:r>
        <w:rPr>
          <w:sz w:val="22"/>
          <w:szCs w:val="22"/>
          <w:lang w:val="sl-SI"/>
        </w:rPr>
        <w:t>+</w:t>
      </w:r>
      <w:r w:rsidRPr="0001061D">
        <w:rPr>
          <w:sz w:val="22"/>
          <w:szCs w:val="22"/>
          <w:lang w:val="sl-SI"/>
        </w:rPr>
        <w:t xml:space="preserve"> (1</w:t>
      </w:r>
      <w:r>
        <w:rPr>
          <w:sz w:val="22"/>
          <w:szCs w:val="22"/>
          <w:lang w:val="sl-SI"/>
        </w:rPr>
        <w:t>0</w:t>
      </w:r>
      <w:r w:rsidRPr="0001061D">
        <w:rPr>
          <w:sz w:val="22"/>
          <w:szCs w:val="22"/>
          <w:lang w:val="sl-SI"/>
        </w:rPr>
        <w:t>Gb/s)</w:t>
      </w:r>
      <w:r>
        <w:rPr>
          <w:sz w:val="22"/>
          <w:szCs w:val="22"/>
          <w:lang w:val="sl-SI"/>
        </w:rPr>
        <w:t xml:space="preserve"> </w:t>
      </w:r>
      <w:r w:rsidRPr="0001061D">
        <w:rPr>
          <w:sz w:val="22"/>
          <w:szCs w:val="22"/>
          <w:lang w:val="sl-SI"/>
        </w:rPr>
        <w:t>s podporo za enorodovna in večrodovna vlakna</w:t>
      </w:r>
      <w:r>
        <w:rPr>
          <w:sz w:val="22"/>
          <w:szCs w:val="22"/>
          <w:lang w:val="sl-SI"/>
        </w:rPr>
        <w:t>,</w:t>
      </w:r>
    </w:p>
    <w:p w14:paraId="7B5E1459" w14:textId="77777777" w:rsidR="002C7F5D" w:rsidRPr="00961E7B" w:rsidRDefault="002C7F5D" w:rsidP="001D0D1B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 xml:space="preserve">namenski vmesniki za povezavo v sklad hitrosti vsaj 160 </w:t>
      </w:r>
      <w:proofErr w:type="spellStart"/>
      <w:r w:rsidRPr="0001061D">
        <w:rPr>
          <w:sz w:val="22"/>
          <w:szCs w:val="22"/>
          <w:lang w:val="sl-SI"/>
        </w:rPr>
        <w:t>Gb</w:t>
      </w:r>
      <w:proofErr w:type="spellEnd"/>
      <w:r w:rsidRPr="0001061D">
        <w:rPr>
          <w:sz w:val="22"/>
          <w:szCs w:val="22"/>
          <w:lang w:val="sl-SI"/>
        </w:rPr>
        <w:t>/s</w:t>
      </w:r>
      <w:r w:rsidRPr="00961E7B">
        <w:rPr>
          <w:sz w:val="22"/>
          <w:szCs w:val="22"/>
          <w:lang w:val="sl-SI"/>
        </w:rPr>
        <w:t xml:space="preserve">. </w:t>
      </w:r>
    </w:p>
    <w:p w14:paraId="633F9151" w14:textId="77777777" w:rsidR="002C7F5D" w:rsidRPr="00961E7B" w:rsidRDefault="002C7F5D" w:rsidP="001D0D1B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Razpoložljivost in razširljivost: </w:t>
      </w:r>
    </w:p>
    <w:p w14:paraId="18B6BB5A" w14:textId="0721489E" w:rsidR="002C7F5D" w:rsidRPr="0095142F" w:rsidRDefault="002C7F5D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vsa stikala v skladu imajo kopijo konfiguracije</w:t>
      </w:r>
      <w:r w:rsidR="00A77AE5">
        <w:rPr>
          <w:sz w:val="22"/>
          <w:szCs w:val="22"/>
          <w:lang w:val="sl-SI"/>
        </w:rPr>
        <w:t>,</w:t>
      </w:r>
    </w:p>
    <w:p w14:paraId="353E26E4" w14:textId="77777777" w:rsidR="002C7F5D" w:rsidRPr="0095142F" w:rsidRDefault="002C7F5D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zmožnost izločanja zank in zagotavljanje redundance na OSI L2: podpora za STP, Multiple STP in RSTP (Multiple/</w:t>
      </w:r>
      <w:proofErr w:type="spellStart"/>
      <w:r w:rsidRPr="0095142F">
        <w:rPr>
          <w:sz w:val="22"/>
          <w:szCs w:val="22"/>
          <w:lang w:val="sl-SI"/>
        </w:rPr>
        <w:t>Rapid</w:t>
      </w:r>
      <w:proofErr w:type="spellEnd"/>
      <w:r w:rsidRPr="0095142F">
        <w:rPr>
          <w:sz w:val="22"/>
          <w:szCs w:val="22"/>
          <w:lang w:val="sl-SI"/>
        </w:rPr>
        <w:t>/</w:t>
      </w:r>
      <w:proofErr w:type="spellStart"/>
      <w:r w:rsidRPr="0095142F">
        <w:rPr>
          <w:sz w:val="22"/>
          <w:szCs w:val="22"/>
          <w:lang w:val="sl-SI"/>
        </w:rPr>
        <w:t>Spanning</w:t>
      </w:r>
      <w:proofErr w:type="spellEnd"/>
      <w:r w:rsidRPr="0095142F">
        <w:rPr>
          <w:sz w:val="22"/>
          <w:szCs w:val="22"/>
          <w:lang w:val="sl-SI"/>
        </w:rPr>
        <w:t xml:space="preserve"> </w:t>
      </w:r>
      <w:proofErr w:type="spellStart"/>
      <w:r w:rsidRPr="0095142F">
        <w:rPr>
          <w:sz w:val="22"/>
          <w:szCs w:val="22"/>
          <w:lang w:val="sl-SI"/>
        </w:rPr>
        <w:t>Tree</w:t>
      </w:r>
      <w:proofErr w:type="spellEnd"/>
      <w:r w:rsidRPr="0095142F">
        <w:rPr>
          <w:sz w:val="22"/>
          <w:szCs w:val="22"/>
          <w:lang w:val="sl-SI"/>
        </w:rPr>
        <w:t xml:space="preserve"> </w:t>
      </w:r>
      <w:proofErr w:type="spellStart"/>
      <w:r w:rsidRPr="0095142F">
        <w:rPr>
          <w:sz w:val="22"/>
          <w:szCs w:val="22"/>
          <w:lang w:val="sl-SI"/>
        </w:rPr>
        <w:t>Protocol</w:t>
      </w:r>
      <w:proofErr w:type="spellEnd"/>
      <w:r w:rsidRPr="0095142F">
        <w:rPr>
          <w:sz w:val="22"/>
          <w:szCs w:val="22"/>
          <w:lang w:val="sl-SI"/>
        </w:rPr>
        <w:t>),</w:t>
      </w:r>
    </w:p>
    <w:p w14:paraId="2C66BF56" w14:textId="275231B7" w:rsidR="002C7F5D" w:rsidRPr="0095142F" w:rsidRDefault="002C7F5D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lastRenderedPageBreak/>
        <w:t>podpora protokolu STP za vsak VLAN posebej</w:t>
      </w:r>
      <w:r w:rsidR="00A77AE5">
        <w:rPr>
          <w:sz w:val="22"/>
          <w:szCs w:val="22"/>
          <w:lang w:val="sl-SI"/>
        </w:rPr>
        <w:t>,</w:t>
      </w:r>
    </w:p>
    <w:p w14:paraId="7CC71D28" w14:textId="751F22C0" w:rsidR="002C7F5D" w:rsidRPr="0095142F" w:rsidRDefault="002C7F5D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podpora združevanju </w:t>
      </w:r>
      <w:proofErr w:type="spellStart"/>
      <w:r w:rsidRPr="0095142F">
        <w:rPr>
          <w:sz w:val="22"/>
          <w:szCs w:val="22"/>
          <w:lang w:val="sl-SI"/>
        </w:rPr>
        <w:t>GigaEtherenet</w:t>
      </w:r>
      <w:proofErr w:type="spellEnd"/>
      <w:r w:rsidRPr="0095142F">
        <w:rPr>
          <w:sz w:val="22"/>
          <w:szCs w:val="22"/>
          <w:lang w:val="sl-SI"/>
        </w:rPr>
        <w:t xml:space="preserve"> povezav v grupo (Link </w:t>
      </w:r>
      <w:proofErr w:type="spellStart"/>
      <w:r w:rsidRPr="0095142F">
        <w:rPr>
          <w:sz w:val="22"/>
          <w:szCs w:val="22"/>
          <w:lang w:val="sl-SI"/>
        </w:rPr>
        <w:t>aggregation</w:t>
      </w:r>
      <w:proofErr w:type="spellEnd"/>
      <w:r w:rsidRPr="0095142F">
        <w:rPr>
          <w:sz w:val="22"/>
          <w:szCs w:val="22"/>
          <w:lang w:val="sl-SI"/>
        </w:rPr>
        <w:t>), do 8 povezav v grupi</w:t>
      </w:r>
      <w:r w:rsidR="00A77AE5">
        <w:rPr>
          <w:sz w:val="22"/>
          <w:szCs w:val="22"/>
          <w:lang w:val="sl-SI"/>
        </w:rPr>
        <w:t>,</w:t>
      </w:r>
    </w:p>
    <w:p w14:paraId="7DB67C57" w14:textId="0E8AABC6" w:rsidR="002C7F5D" w:rsidRPr="0095142F" w:rsidRDefault="002C7F5D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združevanju v grupo preko več stikalu v skladu</w:t>
      </w:r>
      <w:r w:rsidR="00A77AE5">
        <w:rPr>
          <w:sz w:val="22"/>
          <w:szCs w:val="22"/>
          <w:lang w:val="sl-SI"/>
        </w:rPr>
        <w:t>,</w:t>
      </w:r>
    </w:p>
    <w:p w14:paraId="5CCD1CB3" w14:textId="27609974" w:rsidR="002C7F5D" w:rsidRPr="0095142F" w:rsidRDefault="002C7F5D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zaščita vrat pred </w:t>
      </w:r>
      <w:proofErr w:type="spellStart"/>
      <w:r w:rsidRPr="0095142F">
        <w:rPr>
          <w:sz w:val="22"/>
          <w:szCs w:val="22"/>
          <w:lang w:val="sl-SI"/>
        </w:rPr>
        <w:t>broadcast</w:t>
      </w:r>
      <w:proofErr w:type="spellEnd"/>
      <w:r w:rsidRPr="0095142F">
        <w:rPr>
          <w:sz w:val="22"/>
          <w:szCs w:val="22"/>
          <w:lang w:val="sl-SI"/>
        </w:rPr>
        <w:t xml:space="preserve">, </w:t>
      </w:r>
      <w:proofErr w:type="spellStart"/>
      <w:r w:rsidRPr="0095142F">
        <w:rPr>
          <w:sz w:val="22"/>
          <w:szCs w:val="22"/>
          <w:lang w:val="sl-SI"/>
        </w:rPr>
        <w:t>multicast</w:t>
      </w:r>
      <w:proofErr w:type="spellEnd"/>
      <w:r w:rsidRPr="0095142F">
        <w:rPr>
          <w:sz w:val="22"/>
          <w:szCs w:val="22"/>
          <w:lang w:val="sl-SI"/>
        </w:rPr>
        <w:t xml:space="preserve"> in </w:t>
      </w:r>
      <w:proofErr w:type="spellStart"/>
      <w:r w:rsidRPr="0095142F">
        <w:rPr>
          <w:sz w:val="22"/>
          <w:szCs w:val="22"/>
          <w:lang w:val="sl-SI"/>
        </w:rPr>
        <w:t>unicast</w:t>
      </w:r>
      <w:proofErr w:type="spellEnd"/>
      <w:r w:rsidRPr="0095142F">
        <w:rPr>
          <w:sz w:val="22"/>
          <w:szCs w:val="22"/>
          <w:lang w:val="sl-SI"/>
        </w:rPr>
        <w:t xml:space="preserve"> preobremenitvijo (</w:t>
      </w:r>
      <w:proofErr w:type="spellStart"/>
      <w:r w:rsidRPr="0095142F">
        <w:rPr>
          <w:sz w:val="22"/>
          <w:szCs w:val="22"/>
          <w:lang w:val="sl-SI"/>
        </w:rPr>
        <w:t>storm</w:t>
      </w:r>
      <w:proofErr w:type="spellEnd"/>
      <w:r w:rsidRPr="0095142F">
        <w:rPr>
          <w:sz w:val="22"/>
          <w:szCs w:val="22"/>
          <w:lang w:val="sl-SI"/>
        </w:rPr>
        <w:t xml:space="preserve"> </w:t>
      </w:r>
      <w:proofErr w:type="spellStart"/>
      <w:r w:rsidRPr="0095142F">
        <w:rPr>
          <w:sz w:val="22"/>
          <w:szCs w:val="22"/>
          <w:lang w:val="sl-SI"/>
        </w:rPr>
        <w:t>control</w:t>
      </w:r>
      <w:proofErr w:type="spellEnd"/>
      <w:r w:rsidRPr="0095142F">
        <w:rPr>
          <w:sz w:val="22"/>
          <w:szCs w:val="22"/>
          <w:lang w:val="sl-SI"/>
        </w:rPr>
        <w:t>)</w:t>
      </w:r>
      <w:r w:rsidR="00A77AE5">
        <w:rPr>
          <w:sz w:val="22"/>
          <w:szCs w:val="22"/>
          <w:lang w:val="sl-SI"/>
        </w:rPr>
        <w:t>,</w:t>
      </w:r>
    </w:p>
    <w:p w14:paraId="43D2EC0C" w14:textId="64DD5A3E" w:rsidR="002C7F5D" w:rsidRPr="00961E7B" w:rsidRDefault="002C7F5D" w:rsidP="001D0D1B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preklop nadzora nad skladom ob odpovedi </w:t>
      </w:r>
      <w:proofErr w:type="spellStart"/>
      <w:r w:rsidRPr="0095142F">
        <w:rPr>
          <w:sz w:val="22"/>
          <w:szCs w:val="22"/>
          <w:lang w:val="sl-SI"/>
        </w:rPr>
        <w:t>master</w:t>
      </w:r>
      <w:proofErr w:type="spellEnd"/>
      <w:r w:rsidRPr="0095142F">
        <w:rPr>
          <w:sz w:val="22"/>
          <w:szCs w:val="22"/>
          <w:lang w:val="sl-SI"/>
        </w:rPr>
        <w:t xml:space="preserve"> stikala mo</w:t>
      </w:r>
      <w:r>
        <w:rPr>
          <w:sz w:val="22"/>
          <w:szCs w:val="22"/>
          <w:lang w:val="sl-SI"/>
        </w:rPr>
        <w:t>ra biti za uporabnike nemoteč</w:t>
      </w:r>
      <w:r w:rsidRPr="00961E7B">
        <w:rPr>
          <w:sz w:val="22"/>
          <w:szCs w:val="22"/>
          <w:lang w:val="sl-SI"/>
        </w:rPr>
        <w:t>.</w:t>
      </w:r>
    </w:p>
    <w:p w14:paraId="0DB66D37" w14:textId="77777777" w:rsidR="002C7F5D" w:rsidRPr="00961E7B" w:rsidRDefault="002C7F5D" w:rsidP="001D0D1B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Zmogljivosti:</w:t>
      </w:r>
    </w:p>
    <w:p w14:paraId="2A889D31" w14:textId="4745613A" w:rsidR="002C7F5D" w:rsidRPr="0095142F" w:rsidRDefault="002C7F5D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prepustnost stikala po pasovni širini najmanj </w:t>
      </w:r>
      <w:r>
        <w:rPr>
          <w:sz w:val="22"/>
          <w:szCs w:val="22"/>
          <w:lang w:val="sl-SI"/>
        </w:rPr>
        <w:t>12</w:t>
      </w:r>
      <w:r w:rsidRPr="0095142F">
        <w:rPr>
          <w:sz w:val="22"/>
          <w:szCs w:val="22"/>
          <w:lang w:val="sl-SI"/>
        </w:rPr>
        <w:t xml:space="preserve">0 </w:t>
      </w:r>
      <w:proofErr w:type="spellStart"/>
      <w:r w:rsidRPr="0095142F">
        <w:rPr>
          <w:sz w:val="22"/>
          <w:szCs w:val="22"/>
          <w:lang w:val="sl-SI"/>
        </w:rPr>
        <w:t>Gb</w:t>
      </w:r>
      <w:proofErr w:type="spellEnd"/>
      <w:r w:rsidRPr="0095142F">
        <w:rPr>
          <w:sz w:val="22"/>
          <w:szCs w:val="22"/>
          <w:lang w:val="sl-SI"/>
        </w:rPr>
        <w:t>/s</w:t>
      </w:r>
      <w:r w:rsidR="00A77AE5">
        <w:rPr>
          <w:sz w:val="22"/>
          <w:szCs w:val="22"/>
          <w:lang w:val="sl-SI"/>
        </w:rPr>
        <w:t>,</w:t>
      </w:r>
    </w:p>
    <w:p w14:paraId="56031BD8" w14:textId="7C11C479" w:rsidR="002C7F5D" w:rsidRPr="0095142F" w:rsidRDefault="002C7F5D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prepustnost sklada vsaj 16</w:t>
      </w:r>
      <w:r w:rsidRPr="0095142F">
        <w:rPr>
          <w:sz w:val="22"/>
          <w:szCs w:val="22"/>
          <w:lang w:val="sl-SI"/>
        </w:rPr>
        <w:t>0Gb/s</w:t>
      </w:r>
      <w:r w:rsidR="00A77AE5">
        <w:rPr>
          <w:sz w:val="22"/>
          <w:szCs w:val="22"/>
          <w:lang w:val="sl-SI"/>
        </w:rPr>
        <w:t>,</w:t>
      </w:r>
    </w:p>
    <w:p w14:paraId="50500C67" w14:textId="159F74E9" w:rsidR="002C7F5D" w:rsidRPr="0095142F" w:rsidRDefault="002C7F5D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prepustnost stika</w:t>
      </w:r>
      <w:r>
        <w:rPr>
          <w:sz w:val="22"/>
          <w:szCs w:val="22"/>
          <w:lang w:val="sl-SI"/>
        </w:rPr>
        <w:t xml:space="preserve">la po številu paketov najmanj </w:t>
      </w:r>
      <w:r w:rsidRPr="000A0835">
        <w:rPr>
          <w:sz w:val="22"/>
          <w:szCs w:val="22"/>
          <w:lang w:val="sl-SI"/>
        </w:rPr>
        <w:t xml:space="preserve">90 </w:t>
      </w:r>
      <w:proofErr w:type="spellStart"/>
      <w:r w:rsidRPr="000A0835">
        <w:rPr>
          <w:sz w:val="22"/>
          <w:szCs w:val="22"/>
          <w:lang w:val="sl-SI"/>
        </w:rPr>
        <w:t>Mpkt</w:t>
      </w:r>
      <w:proofErr w:type="spellEnd"/>
      <w:r w:rsidRPr="000A0835">
        <w:rPr>
          <w:sz w:val="22"/>
          <w:szCs w:val="22"/>
          <w:lang w:val="sl-SI"/>
        </w:rPr>
        <w:t>/</w:t>
      </w:r>
      <w:r w:rsidRPr="0095142F">
        <w:rPr>
          <w:sz w:val="22"/>
          <w:szCs w:val="22"/>
          <w:lang w:val="sl-SI"/>
        </w:rPr>
        <w:t xml:space="preserve">s </w:t>
      </w:r>
      <w:r w:rsidR="00A77AE5">
        <w:rPr>
          <w:sz w:val="22"/>
          <w:szCs w:val="22"/>
          <w:lang w:val="sl-SI"/>
        </w:rPr>
        <w:t>,</w:t>
      </w:r>
    </w:p>
    <w:p w14:paraId="29F8AA94" w14:textId="532F2AD8" w:rsidR="002C7F5D" w:rsidRPr="00FD2B0A" w:rsidRDefault="002C7F5D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</w:t>
      </w:r>
      <w:proofErr w:type="spellStart"/>
      <w:r>
        <w:rPr>
          <w:sz w:val="22"/>
          <w:szCs w:val="22"/>
          <w:lang w:val="sl-SI"/>
        </w:rPr>
        <w:t>jumbo</w:t>
      </w:r>
      <w:proofErr w:type="spellEnd"/>
      <w:r>
        <w:rPr>
          <w:sz w:val="22"/>
          <w:szCs w:val="22"/>
          <w:lang w:val="sl-SI"/>
        </w:rPr>
        <w:t xml:space="preserve"> </w:t>
      </w:r>
      <w:r w:rsidRPr="00FD2B0A">
        <w:rPr>
          <w:sz w:val="22"/>
          <w:szCs w:val="22"/>
          <w:lang w:val="sl-SI"/>
        </w:rPr>
        <w:t>paketom dolžine vsaj 9150 zlogov</w:t>
      </w:r>
      <w:r w:rsidR="00A77AE5">
        <w:rPr>
          <w:sz w:val="22"/>
          <w:szCs w:val="22"/>
          <w:lang w:val="sl-SI"/>
        </w:rPr>
        <w:t>,</w:t>
      </w:r>
    </w:p>
    <w:p w14:paraId="43B4BD77" w14:textId="77777777" w:rsidR="002C7F5D" w:rsidRPr="00961E7B" w:rsidRDefault="002C7F5D" w:rsidP="001D0D1B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vsaj 32000 naslovov MAC</w:t>
      </w:r>
      <w:r w:rsidRPr="00961E7B">
        <w:rPr>
          <w:sz w:val="22"/>
          <w:szCs w:val="22"/>
          <w:lang w:val="sl-SI"/>
        </w:rPr>
        <w:t>.</w:t>
      </w:r>
    </w:p>
    <w:p w14:paraId="07D565EF" w14:textId="77777777" w:rsidR="002C7F5D" w:rsidRPr="00961E7B" w:rsidRDefault="002C7F5D" w:rsidP="001D0D1B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Funkcionalnosti</w:t>
      </w:r>
      <w:r w:rsidRPr="00961E7B">
        <w:rPr>
          <w:sz w:val="22"/>
          <w:szCs w:val="22"/>
          <w:lang w:val="sl-SI"/>
        </w:rPr>
        <w:t>:</w:t>
      </w:r>
    </w:p>
    <w:p w14:paraId="20B4444A" w14:textId="77777777" w:rsidR="002C7F5D" w:rsidRPr="00FD2B0A" w:rsidRDefault="002C7F5D" w:rsidP="001D0D1B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VLAN:</w:t>
      </w:r>
    </w:p>
    <w:p w14:paraId="3EAC82C8" w14:textId="408534F8" w:rsidR="002C7F5D" w:rsidRPr="00FD2B0A" w:rsidRDefault="002C7F5D" w:rsidP="001D0D1B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najmanj </w:t>
      </w:r>
      <w:r>
        <w:rPr>
          <w:sz w:val="22"/>
          <w:szCs w:val="22"/>
          <w:lang w:val="sl-SI"/>
        </w:rPr>
        <w:t>40</w:t>
      </w:r>
      <w:r w:rsidRPr="00FD2B0A">
        <w:rPr>
          <w:sz w:val="22"/>
          <w:szCs w:val="22"/>
          <w:lang w:val="sl-SI"/>
        </w:rPr>
        <w:t>00 VLAN-ov</w:t>
      </w:r>
      <w:r w:rsidR="00A77AE5">
        <w:rPr>
          <w:sz w:val="22"/>
          <w:szCs w:val="22"/>
          <w:lang w:val="sl-SI"/>
        </w:rPr>
        <w:t>,</w:t>
      </w:r>
    </w:p>
    <w:p w14:paraId="7B21F976" w14:textId="08504D34" w:rsidR="002C7F5D" w:rsidRPr="00FD2B0A" w:rsidRDefault="002C7F5D" w:rsidP="001D0D1B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avtomatskega razpošiljanja nastavljenih VLAN</w:t>
      </w:r>
      <w:r>
        <w:rPr>
          <w:sz w:val="22"/>
          <w:szCs w:val="22"/>
          <w:lang w:val="sl-SI"/>
        </w:rPr>
        <w:t>-</w:t>
      </w:r>
      <w:r w:rsidRPr="00FD2B0A">
        <w:rPr>
          <w:sz w:val="22"/>
          <w:szCs w:val="22"/>
          <w:lang w:val="sl-SI"/>
        </w:rPr>
        <w:t>ov do sosednjih vozlišč</w:t>
      </w:r>
      <w:r w:rsidR="00A77AE5">
        <w:rPr>
          <w:sz w:val="22"/>
          <w:szCs w:val="22"/>
          <w:lang w:val="sl-SI"/>
        </w:rPr>
        <w:t>.</w:t>
      </w:r>
    </w:p>
    <w:p w14:paraId="616C16A8" w14:textId="00F3D891" w:rsidR="002C7F5D" w:rsidRPr="00FD2B0A" w:rsidRDefault="002C7F5D" w:rsidP="001D0D1B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802.1p (</w:t>
      </w:r>
      <w:proofErr w:type="spellStart"/>
      <w:r w:rsidRPr="00FD2B0A">
        <w:rPr>
          <w:sz w:val="22"/>
          <w:szCs w:val="22"/>
          <w:lang w:val="sl-SI"/>
        </w:rPr>
        <w:t>Priority</w:t>
      </w:r>
      <w:proofErr w:type="spellEnd"/>
      <w:r w:rsidRPr="00FD2B0A">
        <w:rPr>
          <w:sz w:val="22"/>
          <w:szCs w:val="22"/>
          <w:lang w:val="sl-SI"/>
        </w:rPr>
        <w:t xml:space="preserve"> </w:t>
      </w:r>
      <w:proofErr w:type="spellStart"/>
      <w:r w:rsidRPr="00FD2B0A">
        <w:rPr>
          <w:sz w:val="22"/>
          <w:szCs w:val="22"/>
          <w:lang w:val="sl-SI"/>
        </w:rPr>
        <w:t>Tagging</w:t>
      </w:r>
      <w:proofErr w:type="spellEnd"/>
      <w:r w:rsidRPr="00FD2B0A">
        <w:rPr>
          <w:sz w:val="22"/>
          <w:szCs w:val="22"/>
          <w:lang w:val="sl-SI"/>
        </w:rPr>
        <w:t>)</w:t>
      </w:r>
      <w:r w:rsidR="00A77AE5">
        <w:rPr>
          <w:sz w:val="22"/>
          <w:szCs w:val="22"/>
          <w:lang w:val="sl-SI"/>
        </w:rPr>
        <w:t>,</w:t>
      </w:r>
    </w:p>
    <w:p w14:paraId="0AAE0F5D" w14:textId="7EE8DCD3" w:rsidR="002C7F5D" w:rsidRDefault="002C7F5D" w:rsidP="001D0D1B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802.1Q (VLAN)</w:t>
      </w:r>
      <w:r w:rsidR="00A77AE5">
        <w:rPr>
          <w:sz w:val="22"/>
          <w:szCs w:val="22"/>
          <w:lang w:val="sl-SI"/>
        </w:rPr>
        <w:t>,</w:t>
      </w:r>
    </w:p>
    <w:p w14:paraId="24FC42FE" w14:textId="0B3B5870" w:rsidR="000E13F8" w:rsidRDefault="000E13F8" w:rsidP="000E13F8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za VXLAN in VRF</w:t>
      </w:r>
      <w:r w:rsidR="00A77AE5">
        <w:rPr>
          <w:sz w:val="22"/>
          <w:szCs w:val="22"/>
          <w:lang w:val="sl-SI"/>
        </w:rPr>
        <w:t>,</w:t>
      </w:r>
    </w:p>
    <w:p w14:paraId="7CA2C996" w14:textId="7FA37BE9" w:rsidR="000E13F8" w:rsidRDefault="000E13F8" w:rsidP="000E13F8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podpora LISP</w:t>
      </w:r>
      <w:r w:rsidR="00A77AE5">
        <w:rPr>
          <w:sz w:val="22"/>
          <w:szCs w:val="22"/>
          <w:lang w:val="sl-SI"/>
        </w:rPr>
        <w:t>,</w:t>
      </w:r>
    </w:p>
    <w:p w14:paraId="33E91E21" w14:textId="05FACEEB" w:rsidR="000E13F8" w:rsidRPr="00C162D0" w:rsidRDefault="000E13F8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podpora za OSPF in ISIS</w:t>
      </w:r>
      <w:r w:rsidR="00A77AE5">
        <w:rPr>
          <w:sz w:val="22"/>
          <w:szCs w:val="22"/>
          <w:lang w:val="sl-SI"/>
        </w:rPr>
        <w:t>.</w:t>
      </w:r>
    </w:p>
    <w:p w14:paraId="52901E94" w14:textId="77777777" w:rsidR="002C7F5D" w:rsidRPr="00961E7B" w:rsidRDefault="002C7F5D" w:rsidP="001D0D1B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Varnost:</w:t>
      </w:r>
    </w:p>
    <w:p w14:paraId="7DF1EBA7" w14:textId="30328253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varnost na nivoju vrat z overjanjem uporabnikov po standardu IEEE 802.1x protokolu ter dinamičnim dodeljevanjem VLAN-ov</w:t>
      </w:r>
      <w:r w:rsidR="00A77AE5">
        <w:rPr>
          <w:sz w:val="22"/>
          <w:szCs w:val="22"/>
          <w:lang w:val="sl-SI"/>
        </w:rPr>
        <w:t>,</w:t>
      </w:r>
    </w:p>
    <w:p w14:paraId="44EA6858" w14:textId="2962B2BA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aktiviranje varnostnih filtrov preko protokola 802.1x</w:t>
      </w:r>
      <w:r w:rsidR="00A77AE5">
        <w:rPr>
          <w:sz w:val="22"/>
          <w:szCs w:val="22"/>
          <w:lang w:val="sl-SI"/>
        </w:rPr>
        <w:t>,</w:t>
      </w:r>
    </w:p>
    <w:p w14:paraId="6FB1C96A" w14:textId="195683E3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overjanju uporabnika preko spletnega vmesnika ali naslova MAC</w:t>
      </w:r>
      <w:r w:rsidR="00A77AE5">
        <w:rPr>
          <w:sz w:val="22"/>
          <w:szCs w:val="22"/>
          <w:lang w:val="sl-SI"/>
        </w:rPr>
        <w:t>,</w:t>
      </w:r>
    </w:p>
    <w:p w14:paraId="1288D25C" w14:textId="5C2844BF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varnostnim filtrom, ki se časovno avtomatsko spreminjajo</w:t>
      </w:r>
      <w:r w:rsidR="00A77AE5">
        <w:rPr>
          <w:sz w:val="22"/>
          <w:szCs w:val="22"/>
          <w:lang w:val="sl-SI"/>
        </w:rPr>
        <w:t>,</w:t>
      </w:r>
    </w:p>
    <w:p w14:paraId="25FAC7CC" w14:textId="159EB693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varnostni filtri morajo podpirati možnosti odločanja, glede na fizični ali logični vmesnik ter naslove nivoja 2 do 4 (MAC, IP, TCP/UDP)</w:t>
      </w:r>
      <w:r w:rsidR="00A77AE5">
        <w:rPr>
          <w:sz w:val="22"/>
          <w:szCs w:val="22"/>
          <w:lang w:val="sl-SI"/>
        </w:rPr>
        <w:t>,</w:t>
      </w:r>
    </w:p>
    <w:p w14:paraId="20CFB5AD" w14:textId="2C277907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SSH in SNMPv3 protokolov za administracijo</w:t>
      </w:r>
      <w:r w:rsidR="00A77AE5">
        <w:rPr>
          <w:sz w:val="22"/>
          <w:szCs w:val="22"/>
          <w:lang w:val="sl-SI"/>
        </w:rPr>
        <w:t>,</w:t>
      </w:r>
    </w:p>
    <w:p w14:paraId="5B797C25" w14:textId="3B43C2B1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za overjanje preko protokola TACACS+ in RADIUS</w:t>
      </w:r>
      <w:r w:rsidR="00A77AE5">
        <w:rPr>
          <w:sz w:val="22"/>
          <w:szCs w:val="22"/>
          <w:lang w:val="sl-SI"/>
        </w:rPr>
        <w:t>,</w:t>
      </w:r>
    </w:p>
    <w:p w14:paraId="5E9C9086" w14:textId="49EA86A9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prepuščanju prometa samo določenih naslovov MAC na posameznem vmesniku</w:t>
      </w:r>
      <w:r w:rsidR="00A77AE5">
        <w:rPr>
          <w:sz w:val="22"/>
          <w:szCs w:val="22"/>
          <w:lang w:val="sl-SI"/>
        </w:rPr>
        <w:t>,</w:t>
      </w:r>
    </w:p>
    <w:p w14:paraId="376152E6" w14:textId="3DAB9923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podpora preverjanju izvora paketov ARP in preprečevanja pošiljanja paketov z napačno vsebino relacije IP-MAC (ARP </w:t>
      </w:r>
      <w:proofErr w:type="spellStart"/>
      <w:r w:rsidRPr="00A658EC">
        <w:rPr>
          <w:sz w:val="22"/>
          <w:szCs w:val="22"/>
          <w:lang w:val="sl-SI"/>
        </w:rPr>
        <w:t>inspection</w:t>
      </w:r>
      <w:proofErr w:type="spellEnd"/>
      <w:r w:rsidRPr="00A658EC">
        <w:rPr>
          <w:sz w:val="22"/>
          <w:szCs w:val="22"/>
          <w:lang w:val="sl-SI"/>
        </w:rPr>
        <w:t>)</w:t>
      </w:r>
      <w:r w:rsidR="00A77AE5">
        <w:rPr>
          <w:sz w:val="22"/>
          <w:szCs w:val="22"/>
          <w:lang w:val="sl-SI"/>
        </w:rPr>
        <w:t>,</w:t>
      </w:r>
    </w:p>
    <w:p w14:paraId="2BB622D0" w14:textId="49919B9E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omogočeno filtriranje paketov BPDU ter preprečevanje priklopa stikal z manjšimi prioritetami BPDU kot jih ima korensko stikalo</w:t>
      </w:r>
      <w:r w:rsidR="00A77AE5">
        <w:rPr>
          <w:sz w:val="22"/>
          <w:szCs w:val="22"/>
          <w:lang w:val="sl-SI"/>
        </w:rPr>
        <w:t>,</w:t>
      </w:r>
    </w:p>
    <w:p w14:paraId="05625690" w14:textId="7C8394FA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možnost odmetavanja prometa DHCP iz nezaupnih priključkov (DHCP </w:t>
      </w:r>
      <w:proofErr w:type="spellStart"/>
      <w:r w:rsidRPr="00A658EC">
        <w:rPr>
          <w:sz w:val="22"/>
          <w:szCs w:val="22"/>
          <w:lang w:val="sl-SI"/>
        </w:rPr>
        <w:t>snooping</w:t>
      </w:r>
      <w:proofErr w:type="spellEnd"/>
      <w:r w:rsidRPr="00A658EC">
        <w:rPr>
          <w:sz w:val="22"/>
          <w:szCs w:val="22"/>
          <w:lang w:val="sl-SI"/>
        </w:rPr>
        <w:t>)</w:t>
      </w:r>
      <w:r w:rsidR="00A77AE5">
        <w:rPr>
          <w:sz w:val="22"/>
          <w:szCs w:val="22"/>
          <w:lang w:val="sl-SI"/>
        </w:rPr>
        <w:t>,</w:t>
      </w:r>
    </w:p>
    <w:p w14:paraId="289F935A" w14:textId="42A24B12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preprečevanje priklopa naprav z napačnim naslovom IP na fizični vmesnik</w:t>
      </w:r>
      <w:r w:rsidR="00A77AE5">
        <w:rPr>
          <w:sz w:val="22"/>
          <w:szCs w:val="22"/>
          <w:lang w:val="sl-SI"/>
        </w:rPr>
        <w:t>,</w:t>
      </w:r>
    </w:p>
    <w:p w14:paraId="0CE4B0A6" w14:textId="485C4196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avtomatsko onemogočanje fizičnih priključkov ob zaznavanju prekomernih napak</w:t>
      </w:r>
      <w:r w:rsidR="00A77AE5">
        <w:rPr>
          <w:sz w:val="22"/>
          <w:szCs w:val="22"/>
          <w:lang w:val="sl-SI"/>
        </w:rPr>
        <w:t>,</w:t>
      </w:r>
    </w:p>
    <w:p w14:paraId="3C5998B0" w14:textId="4A7F39F8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zakasnjenega avtomatskega aktiviranja priključkov, ki so bili onemogočeni zaradi prekomernih napak</w:t>
      </w:r>
      <w:r w:rsidR="00A77AE5">
        <w:rPr>
          <w:sz w:val="22"/>
          <w:szCs w:val="22"/>
          <w:lang w:val="sl-SI"/>
        </w:rPr>
        <w:t>,</w:t>
      </w:r>
    </w:p>
    <w:p w14:paraId="54435D3F" w14:textId="0A390799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standardu 802.1ea (</w:t>
      </w:r>
      <w:proofErr w:type="spellStart"/>
      <w:r w:rsidRPr="00A658EC">
        <w:rPr>
          <w:sz w:val="22"/>
          <w:szCs w:val="22"/>
          <w:lang w:val="sl-SI"/>
        </w:rPr>
        <w:t>MACsec</w:t>
      </w:r>
      <w:proofErr w:type="spellEnd"/>
      <w:r w:rsidRPr="00A658EC">
        <w:rPr>
          <w:sz w:val="22"/>
          <w:szCs w:val="22"/>
          <w:lang w:val="sl-SI"/>
        </w:rPr>
        <w:t>) na vseh vmesnikih z linijsko hitrostjo in šifriranjem AES-128-bitov</w:t>
      </w:r>
      <w:r w:rsidR="00A77AE5">
        <w:rPr>
          <w:sz w:val="22"/>
          <w:szCs w:val="22"/>
          <w:lang w:val="sl-SI"/>
        </w:rPr>
        <w:t>,</w:t>
      </w:r>
    </w:p>
    <w:p w14:paraId="375D1467" w14:textId="214C6158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podpora upravljanju šifrirnih ključev odjemalcem in stikalom preko sistema </w:t>
      </w:r>
      <w:proofErr w:type="spellStart"/>
      <w:r w:rsidRPr="00A658EC">
        <w:rPr>
          <w:sz w:val="22"/>
          <w:szCs w:val="22"/>
          <w:lang w:val="sl-SI"/>
        </w:rPr>
        <w:t>Cisco</w:t>
      </w:r>
      <w:proofErr w:type="spellEnd"/>
      <w:r w:rsidRPr="00A658EC">
        <w:rPr>
          <w:sz w:val="22"/>
          <w:szCs w:val="22"/>
          <w:lang w:val="sl-SI"/>
        </w:rPr>
        <w:t xml:space="preserve"> ISE</w:t>
      </w:r>
      <w:r w:rsidR="00A77AE5">
        <w:rPr>
          <w:sz w:val="22"/>
          <w:szCs w:val="22"/>
          <w:lang w:val="sl-SI"/>
        </w:rPr>
        <w:t>,</w:t>
      </w:r>
    </w:p>
    <w:p w14:paraId="08E47715" w14:textId="48E534E6" w:rsidR="002C7F5D" w:rsidRPr="00A658EC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strojna podpora za analizo šifriranega prometa</w:t>
      </w:r>
      <w:r w:rsidR="00A77AE5">
        <w:rPr>
          <w:sz w:val="22"/>
          <w:szCs w:val="22"/>
          <w:lang w:val="sl-SI"/>
        </w:rPr>
        <w:t>,</w:t>
      </w:r>
    </w:p>
    <w:p w14:paraId="3FB914EE" w14:textId="77777777" w:rsidR="002C7F5D" w:rsidRPr="00961E7B" w:rsidRDefault="002C7F5D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lastRenderedPageBreak/>
        <w:t>podpora varnega zagona programske opreme v stikalu; vse datoteke morajo biti ustrezno kriptografsko podpisane in stikalo mora znati preveriti istovetnost</w:t>
      </w:r>
      <w:r w:rsidRPr="00961E7B">
        <w:rPr>
          <w:sz w:val="22"/>
          <w:szCs w:val="22"/>
          <w:lang w:val="sl-SI"/>
        </w:rPr>
        <w:t>.</w:t>
      </w:r>
    </w:p>
    <w:p w14:paraId="3A64C00F" w14:textId="77777777" w:rsidR="002C7F5D" w:rsidRPr="00961E7B" w:rsidRDefault="002C7F5D" w:rsidP="001D0D1B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Podpora za </w:t>
      </w:r>
      <w:proofErr w:type="spellStart"/>
      <w:r w:rsidRPr="00961E7B">
        <w:rPr>
          <w:sz w:val="22"/>
          <w:szCs w:val="22"/>
          <w:lang w:val="sl-SI"/>
        </w:rPr>
        <w:t>QoS</w:t>
      </w:r>
      <w:proofErr w:type="spellEnd"/>
      <w:r w:rsidRPr="00961E7B">
        <w:rPr>
          <w:sz w:val="22"/>
          <w:szCs w:val="22"/>
          <w:lang w:val="sl-SI"/>
        </w:rPr>
        <w:t>:</w:t>
      </w:r>
    </w:p>
    <w:p w14:paraId="4628D1DF" w14:textId="4C5B0F7A" w:rsidR="002C7F5D" w:rsidRPr="00A658EC" w:rsidRDefault="002C7F5D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8 izhodih vrst (</w:t>
      </w:r>
      <w:proofErr w:type="spellStart"/>
      <w:r w:rsidRPr="00A658EC">
        <w:rPr>
          <w:sz w:val="22"/>
          <w:szCs w:val="22"/>
          <w:lang w:val="sl-SI"/>
        </w:rPr>
        <w:t>queues</w:t>
      </w:r>
      <w:proofErr w:type="spellEnd"/>
      <w:r w:rsidRPr="00A658EC">
        <w:rPr>
          <w:sz w:val="22"/>
          <w:szCs w:val="22"/>
          <w:lang w:val="sl-SI"/>
        </w:rPr>
        <w:t>) na vsakem vmesniku</w:t>
      </w:r>
      <w:r w:rsidR="00A77AE5">
        <w:rPr>
          <w:sz w:val="22"/>
          <w:szCs w:val="22"/>
          <w:lang w:val="sl-SI"/>
        </w:rPr>
        <w:t>,</w:t>
      </w:r>
    </w:p>
    <w:p w14:paraId="27082A5C" w14:textId="6BEF5159" w:rsidR="002C7F5D" w:rsidRPr="00A658EC" w:rsidRDefault="002C7F5D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definiranja vsaj ene prioritetne vrste</w:t>
      </w:r>
      <w:r w:rsidR="00A77AE5">
        <w:rPr>
          <w:sz w:val="22"/>
          <w:szCs w:val="22"/>
          <w:lang w:val="sl-SI"/>
        </w:rPr>
        <w:t>,</w:t>
      </w:r>
    </w:p>
    <w:p w14:paraId="7F4DD6CC" w14:textId="35989CFC" w:rsidR="002C7F5D" w:rsidRPr="00A658EC" w:rsidRDefault="002C7F5D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kontrola algoritma za strežbo izhodnih vrst (</w:t>
      </w:r>
      <w:proofErr w:type="spellStart"/>
      <w:r w:rsidRPr="00A658EC">
        <w:rPr>
          <w:sz w:val="22"/>
          <w:szCs w:val="22"/>
          <w:lang w:val="sl-SI"/>
        </w:rPr>
        <w:t>scheduling</w:t>
      </w:r>
      <w:proofErr w:type="spellEnd"/>
      <w:r w:rsidRPr="00A658EC">
        <w:rPr>
          <w:sz w:val="22"/>
          <w:szCs w:val="22"/>
          <w:lang w:val="sl-SI"/>
        </w:rPr>
        <w:t>) po principu SRR (</w:t>
      </w:r>
      <w:proofErr w:type="spellStart"/>
      <w:r w:rsidRPr="00A658EC">
        <w:rPr>
          <w:sz w:val="22"/>
          <w:szCs w:val="22"/>
          <w:lang w:val="sl-SI"/>
        </w:rPr>
        <w:t>shaped</w:t>
      </w:r>
      <w:proofErr w:type="spellEnd"/>
      <w:r w:rsidRPr="00A658EC">
        <w:rPr>
          <w:sz w:val="22"/>
          <w:szCs w:val="22"/>
          <w:lang w:val="sl-SI"/>
        </w:rPr>
        <w:t xml:space="preserve"> </w:t>
      </w:r>
      <w:proofErr w:type="spellStart"/>
      <w:r w:rsidRPr="00A658EC">
        <w:rPr>
          <w:sz w:val="22"/>
          <w:szCs w:val="22"/>
          <w:lang w:val="sl-SI"/>
        </w:rPr>
        <w:t>round</w:t>
      </w:r>
      <w:proofErr w:type="spellEnd"/>
      <w:r w:rsidRPr="00A658EC">
        <w:rPr>
          <w:sz w:val="22"/>
          <w:szCs w:val="22"/>
          <w:lang w:val="sl-SI"/>
        </w:rPr>
        <w:t xml:space="preserve"> </w:t>
      </w:r>
      <w:proofErr w:type="spellStart"/>
      <w:r w:rsidRPr="00A658EC">
        <w:rPr>
          <w:sz w:val="22"/>
          <w:szCs w:val="22"/>
          <w:lang w:val="sl-SI"/>
        </w:rPr>
        <w:t>robin</w:t>
      </w:r>
      <w:proofErr w:type="spellEnd"/>
      <w:r w:rsidRPr="00A658EC">
        <w:rPr>
          <w:sz w:val="22"/>
          <w:szCs w:val="22"/>
          <w:lang w:val="sl-SI"/>
        </w:rPr>
        <w:t>)</w:t>
      </w:r>
      <w:r w:rsidR="00A77AE5">
        <w:rPr>
          <w:sz w:val="22"/>
          <w:szCs w:val="22"/>
          <w:lang w:val="sl-SI"/>
        </w:rPr>
        <w:t>,</w:t>
      </w:r>
    </w:p>
    <w:p w14:paraId="683645F8" w14:textId="5A29F871" w:rsidR="002C7F5D" w:rsidRPr="00A658EC" w:rsidRDefault="002C7F5D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vgrajen mehanizem za preprečevanje zasičenja vhodne/izhodne vrste (</w:t>
      </w:r>
      <w:proofErr w:type="spellStart"/>
      <w:r w:rsidRPr="00A658EC">
        <w:rPr>
          <w:sz w:val="22"/>
          <w:szCs w:val="22"/>
          <w:lang w:val="sl-SI"/>
        </w:rPr>
        <w:t>uteženo</w:t>
      </w:r>
      <w:proofErr w:type="spellEnd"/>
      <w:r w:rsidRPr="00A658EC">
        <w:rPr>
          <w:sz w:val="22"/>
          <w:szCs w:val="22"/>
          <w:lang w:val="sl-SI"/>
        </w:rPr>
        <w:t xml:space="preserve"> odmetavanje - WTD)</w:t>
      </w:r>
      <w:r w:rsidR="00A77AE5">
        <w:rPr>
          <w:sz w:val="22"/>
          <w:szCs w:val="22"/>
          <w:lang w:val="sl-SI"/>
        </w:rPr>
        <w:t>,</w:t>
      </w:r>
    </w:p>
    <w:p w14:paraId="052730A9" w14:textId="7D17B1BD" w:rsidR="002C7F5D" w:rsidRPr="00A658EC" w:rsidRDefault="002C7F5D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razvrščanje paketov (</w:t>
      </w:r>
      <w:proofErr w:type="spellStart"/>
      <w:r w:rsidRPr="00A658EC">
        <w:rPr>
          <w:sz w:val="22"/>
          <w:szCs w:val="22"/>
          <w:lang w:val="sl-SI"/>
        </w:rPr>
        <w:t>classifying</w:t>
      </w:r>
      <w:proofErr w:type="spellEnd"/>
      <w:r w:rsidRPr="00A658EC">
        <w:rPr>
          <w:sz w:val="22"/>
          <w:szCs w:val="22"/>
          <w:lang w:val="sl-SI"/>
        </w:rPr>
        <w:t>)</w:t>
      </w:r>
      <w:r w:rsidR="00A77AE5">
        <w:rPr>
          <w:sz w:val="22"/>
          <w:szCs w:val="22"/>
          <w:lang w:val="sl-SI"/>
        </w:rPr>
        <w:t>,</w:t>
      </w:r>
    </w:p>
    <w:p w14:paraId="4B8276A5" w14:textId="272C90F3" w:rsidR="002C7F5D" w:rsidRPr="00A658EC" w:rsidRDefault="002C7F5D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proofErr w:type="spellStart"/>
      <w:r w:rsidRPr="00A658EC">
        <w:rPr>
          <w:sz w:val="22"/>
          <w:szCs w:val="22"/>
          <w:lang w:val="sl-SI"/>
        </w:rPr>
        <w:t>traffic</w:t>
      </w:r>
      <w:proofErr w:type="spellEnd"/>
      <w:r w:rsidRPr="00A658EC">
        <w:rPr>
          <w:sz w:val="22"/>
          <w:szCs w:val="22"/>
          <w:lang w:val="sl-SI"/>
        </w:rPr>
        <w:t xml:space="preserve"> </w:t>
      </w:r>
      <w:proofErr w:type="spellStart"/>
      <w:r w:rsidRPr="00A658EC">
        <w:rPr>
          <w:sz w:val="22"/>
          <w:szCs w:val="22"/>
          <w:lang w:val="sl-SI"/>
        </w:rPr>
        <w:t>policing</w:t>
      </w:r>
      <w:proofErr w:type="spellEnd"/>
      <w:r w:rsidRPr="00A658EC">
        <w:rPr>
          <w:sz w:val="22"/>
          <w:szCs w:val="22"/>
          <w:lang w:val="sl-SI"/>
        </w:rPr>
        <w:t xml:space="preserve"> (omejevanje prometa na določeno število </w:t>
      </w:r>
      <w:proofErr w:type="spellStart"/>
      <w:r w:rsidRPr="00A658EC">
        <w:rPr>
          <w:sz w:val="22"/>
          <w:szCs w:val="22"/>
          <w:lang w:val="sl-SI"/>
        </w:rPr>
        <w:t>kbit</w:t>
      </w:r>
      <w:proofErr w:type="spellEnd"/>
      <w:r w:rsidRPr="00A658EC">
        <w:rPr>
          <w:sz w:val="22"/>
          <w:szCs w:val="22"/>
          <w:lang w:val="sl-SI"/>
        </w:rPr>
        <w:t>/s) za posamezen fizični vmesnik</w:t>
      </w:r>
      <w:r w:rsidR="00A77AE5">
        <w:rPr>
          <w:sz w:val="22"/>
          <w:szCs w:val="22"/>
          <w:lang w:val="sl-SI"/>
        </w:rPr>
        <w:t>,</w:t>
      </w:r>
    </w:p>
    <w:p w14:paraId="670E7B12" w14:textId="1C2B495D" w:rsidR="002C7F5D" w:rsidRPr="00A658EC" w:rsidRDefault="002C7F5D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omejevanje poplavljanja s prometom </w:t>
      </w:r>
      <w:proofErr w:type="spellStart"/>
      <w:r w:rsidRPr="00A658EC">
        <w:rPr>
          <w:sz w:val="22"/>
          <w:szCs w:val="22"/>
          <w:lang w:val="sl-SI"/>
        </w:rPr>
        <w:t>Unicast</w:t>
      </w:r>
      <w:proofErr w:type="spellEnd"/>
      <w:r w:rsidRPr="00A658EC">
        <w:rPr>
          <w:sz w:val="22"/>
          <w:szCs w:val="22"/>
          <w:lang w:val="sl-SI"/>
        </w:rPr>
        <w:t xml:space="preserve">, </w:t>
      </w:r>
      <w:proofErr w:type="spellStart"/>
      <w:r w:rsidRPr="00A658EC">
        <w:rPr>
          <w:sz w:val="22"/>
          <w:szCs w:val="22"/>
          <w:lang w:val="sl-SI"/>
        </w:rPr>
        <w:t>Broadcast</w:t>
      </w:r>
      <w:proofErr w:type="spellEnd"/>
      <w:r w:rsidRPr="00A658EC">
        <w:rPr>
          <w:sz w:val="22"/>
          <w:szCs w:val="22"/>
          <w:lang w:val="sl-SI"/>
        </w:rPr>
        <w:t xml:space="preserve"> in </w:t>
      </w:r>
      <w:proofErr w:type="spellStart"/>
      <w:r w:rsidRPr="00A658EC">
        <w:rPr>
          <w:sz w:val="22"/>
          <w:szCs w:val="22"/>
          <w:lang w:val="sl-SI"/>
        </w:rPr>
        <w:t>Multicast</w:t>
      </w:r>
      <w:proofErr w:type="spellEnd"/>
      <w:r w:rsidRPr="00A658EC">
        <w:rPr>
          <w:sz w:val="22"/>
          <w:szCs w:val="22"/>
          <w:lang w:val="sl-SI"/>
        </w:rPr>
        <w:t xml:space="preserve"> za vsakega posebej ločeno na vmesnik</w:t>
      </w:r>
      <w:r w:rsidR="00A77AE5">
        <w:rPr>
          <w:sz w:val="22"/>
          <w:szCs w:val="22"/>
          <w:lang w:val="sl-SI"/>
        </w:rPr>
        <w:t>,</w:t>
      </w:r>
    </w:p>
    <w:p w14:paraId="3194474B" w14:textId="77777777" w:rsidR="002C7F5D" w:rsidRPr="00A658EC" w:rsidRDefault="002C7F5D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označevanje oz. barvanje paketov (</w:t>
      </w:r>
      <w:proofErr w:type="spellStart"/>
      <w:r w:rsidRPr="00A658EC">
        <w:rPr>
          <w:sz w:val="22"/>
          <w:szCs w:val="22"/>
          <w:lang w:val="sl-SI"/>
        </w:rPr>
        <w:t>marking</w:t>
      </w:r>
      <w:proofErr w:type="spellEnd"/>
      <w:r w:rsidRPr="00A658EC">
        <w:rPr>
          <w:sz w:val="22"/>
          <w:szCs w:val="22"/>
          <w:lang w:val="sl-SI"/>
        </w:rPr>
        <w:t xml:space="preserve"> - nastavljanje </w:t>
      </w:r>
      <w:proofErr w:type="spellStart"/>
      <w:r w:rsidRPr="00A658EC">
        <w:rPr>
          <w:sz w:val="22"/>
          <w:szCs w:val="22"/>
          <w:lang w:val="sl-SI"/>
        </w:rPr>
        <w:t>QoS</w:t>
      </w:r>
      <w:proofErr w:type="spellEnd"/>
      <w:r w:rsidRPr="00A658EC">
        <w:rPr>
          <w:sz w:val="22"/>
          <w:szCs w:val="22"/>
          <w:lang w:val="sl-SI"/>
        </w:rPr>
        <w:t xml:space="preserve"> bitov),</w:t>
      </w:r>
    </w:p>
    <w:p w14:paraId="207FD559" w14:textId="43AA42DC" w:rsidR="002C7F5D" w:rsidRPr="00A658EC" w:rsidRDefault="002C7F5D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vsi </w:t>
      </w:r>
      <w:proofErr w:type="spellStart"/>
      <w:r w:rsidRPr="00A658EC">
        <w:rPr>
          <w:sz w:val="22"/>
          <w:szCs w:val="22"/>
          <w:lang w:val="sl-SI"/>
        </w:rPr>
        <w:t>QoS</w:t>
      </w:r>
      <w:proofErr w:type="spellEnd"/>
      <w:r w:rsidRPr="00A658EC">
        <w:rPr>
          <w:sz w:val="22"/>
          <w:szCs w:val="22"/>
          <w:lang w:val="sl-SI"/>
        </w:rPr>
        <w:t xml:space="preserve"> mehanizmi (</w:t>
      </w:r>
      <w:proofErr w:type="spellStart"/>
      <w:r w:rsidRPr="00A658EC">
        <w:rPr>
          <w:sz w:val="22"/>
          <w:szCs w:val="22"/>
          <w:lang w:val="sl-SI"/>
        </w:rPr>
        <w:t>scheduling</w:t>
      </w:r>
      <w:proofErr w:type="spellEnd"/>
      <w:r w:rsidRPr="00A658EC">
        <w:rPr>
          <w:sz w:val="22"/>
          <w:szCs w:val="22"/>
          <w:lang w:val="sl-SI"/>
        </w:rPr>
        <w:t xml:space="preserve">, </w:t>
      </w:r>
      <w:proofErr w:type="spellStart"/>
      <w:r w:rsidRPr="00A658EC">
        <w:rPr>
          <w:sz w:val="22"/>
          <w:szCs w:val="22"/>
          <w:lang w:val="sl-SI"/>
        </w:rPr>
        <w:t>classifying</w:t>
      </w:r>
      <w:proofErr w:type="spellEnd"/>
      <w:r w:rsidRPr="00A658EC">
        <w:rPr>
          <w:sz w:val="22"/>
          <w:szCs w:val="22"/>
          <w:lang w:val="sl-SI"/>
        </w:rPr>
        <w:t xml:space="preserve">, </w:t>
      </w:r>
      <w:proofErr w:type="spellStart"/>
      <w:r w:rsidRPr="00A658EC">
        <w:rPr>
          <w:sz w:val="22"/>
          <w:szCs w:val="22"/>
          <w:lang w:val="sl-SI"/>
        </w:rPr>
        <w:t>policing</w:t>
      </w:r>
      <w:proofErr w:type="spellEnd"/>
      <w:r w:rsidRPr="00A658EC">
        <w:rPr>
          <w:sz w:val="22"/>
          <w:szCs w:val="22"/>
          <w:lang w:val="sl-SI"/>
        </w:rPr>
        <w:t xml:space="preserve"> in </w:t>
      </w:r>
      <w:proofErr w:type="spellStart"/>
      <w:r w:rsidRPr="00A658EC">
        <w:rPr>
          <w:sz w:val="22"/>
          <w:szCs w:val="22"/>
          <w:lang w:val="sl-SI"/>
        </w:rPr>
        <w:t>marking</w:t>
      </w:r>
      <w:proofErr w:type="spellEnd"/>
      <w:r w:rsidRPr="00A658EC">
        <w:rPr>
          <w:sz w:val="22"/>
          <w:szCs w:val="22"/>
          <w:lang w:val="sl-SI"/>
        </w:rPr>
        <w:t xml:space="preserve">) so </w:t>
      </w:r>
      <w:proofErr w:type="spellStart"/>
      <w:r w:rsidRPr="00A658EC">
        <w:rPr>
          <w:sz w:val="22"/>
          <w:szCs w:val="22"/>
          <w:lang w:val="sl-SI"/>
        </w:rPr>
        <w:t>wire-rate</w:t>
      </w:r>
      <w:proofErr w:type="spellEnd"/>
      <w:r w:rsidR="00A77AE5">
        <w:rPr>
          <w:sz w:val="22"/>
          <w:szCs w:val="22"/>
          <w:lang w:val="sl-SI"/>
        </w:rPr>
        <w:t xml:space="preserve"> (n</w:t>
      </w:r>
      <w:r w:rsidRPr="00A658EC">
        <w:rPr>
          <w:sz w:val="22"/>
          <w:szCs w:val="22"/>
          <w:lang w:val="sl-SI"/>
        </w:rPr>
        <w:t>jihova uporaba ne sme vplivati na prepustnost in delovanje ostalih funkcij stikala/sklada</w:t>
      </w:r>
      <w:r w:rsidR="00A77AE5">
        <w:rPr>
          <w:sz w:val="22"/>
          <w:szCs w:val="22"/>
          <w:lang w:val="sl-SI"/>
        </w:rPr>
        <w:t>),</w:t>
      </w:r>
    </w:p>
    <w:p w14:paraId="63288DA6" w14:textId="5098809B" w:rsidR="002C7F5D" w:rsidRPr="00A658EC" w:rsidRDefault="002C7F5D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za zbiranje informacij o podatkovnih tokovih in pošiljanje poročil na centralni sistem za upravljanje</w:t>
      </w:r>
      <w:r w:rsidR="00A77AE5">
        <w:rPr>
          <w:sz w:val="22"/>
          <w:szCs w:val="22"/>
          <w:lang w:val="sl-SI"/>
        </w:rPr>
        <w:t>,</w:t>
      </w:r>
    </w:p>
    <w:p w14:paraId="25CEFCBD" w14:textId="77777777" w:rsidR="002C7F5D" w:rsidRPr="00453B21" w:rsidRDefault="002C7F5D" w:rsidP="001D0D1B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stikalo mora imeti kapaciteto za zbiranje statistike za vsaj 16000 podatkovnih tokov.</w:t>
      </w:r>
    </w:p>
    <w:p w14:paraId="10C29390" w14:textId="77777777" w:rsidR="002C7F5D" w:rsidRPr="00961E7B" w:rsidRDefault="002C7F5D" w:rsidP="001D0D1B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Nadzor in upravljanje:</w:t>
      </w:r>
    </w:p>
    <w:p w14:paraId="13A3B7EF" w14:textId="1EDEC54B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za upravljanje in konfiguracijo preko CLI, SSH in WEB vmesnika</w:t>
      </w:r>
      <w:r w:rsidR="009B4AFA">
        <w:rPr>
          <w:sz w:val="22"/>
          <w:szCs w:val="22"/>
          <w:lang w:val="sl-SI"/>
        </w:rPr>
        <w:t>,</w:t>
      </w:r>
    </w:p>
    <w:p w14:paraId="0AD3FD48" w14:textId="2015DC04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naslova IPv6</w:t>
      </w:r>
      <w:r w:rsidR="009B4AFA">
        <w:rPr>
          <w:sz w:val="22"/>
          <w:szCs w:val="22"/>
          <w:lang w:val="sl-SI"/>
        </w:rPr>
        <w:t>,</w:t>
      </w:r>
    </w:p>
    <w:p w14:paraId="01A86224" w14:textId="653E601C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vmesnika USB</w:t>
      </w:r>
      <w:r w:rsidR="009B4AFA">
        <w:rPr>
          <w:sz w:val="22"/>
          <w:szCs w:val="22"/>
          <w:lang w:val="sl-SI"/>
        </w:rPr>
        <w:t>,</w:t>
      </w:r>
    </w:p>
    <w:p w14:paraId="33C9AE49" w14:textId="69F4FC58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možnost upravljanja preko ločenega fizičnega vmesnika </w:t>
      </w:r>
      <w:proofErr w:type="spellStart"/>
      <w:r w:rsidRPr="00453B21">
        <w:rPr>
          <w:sz w:val="22"/>
          <w:szCs w:val="22"/>
          <w:lang w:val="sl-SI"/>
        </w:rPr>
        <w:t>Ethernet</w:t>
      </w:r>
      <w:proofErr w:type="spellEnd"/>
      <w:r w:rsidR="009B4AFA">
        <w:rPr>
          <w:sz w:val="22"/>
          <w:szCs w:val="22"/>
          <w:lang w:val="sl-SI"/>
        </w:rPr>
        <w:t>,</w:t>
      </w:r>
    </w:p>
    <w:p w14:paraId="5B2FEAA1" w14:textId="467CC105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shranjevanju in nalaganju konfiguracije stikala v format ASCII</w:t>
      </w:r>
      <w:r w:rsidR="009B4AFA">
        <w:rPr>
          <w:sz w:val="22"/>
          <w:szCs w:val="22"/>
          <w:lang w:val="sl-SI"/>
        </w:rPr>
        <w:t>,</w:t>
      </w:r>
    </w:p>
    <w:p w14:paraId="58490C19" w14:textId="01F2E85C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aktiviranje prejšnje konfiguracije</w:t>
      </w:r>
      <w:r w:rsidR="009B4AFA">
        <w:rPr>
          <w:sz w:val="22"/>
          <w:szCs w:val="22"/>
          <w:lang w:val="sl-SI"/>
        </w:rPr>
        <w:t>,</w:t>
      </w:r>
    </w:p>
    <w:p w14:paraId="056208EE" w14:textId="382677DF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TFTP in FTP za nadgradnjo programske opreme, ter prenosu konfiguracij</w:t>
      </w:r>
      <w:r w:rsidR="009B4AFA">
        <w:rPr>
          <w:sz w:val="22"/>
          <w:szCs w:val="22"/>
          <w:lang w:val="sl-SI"/>
        </w:rPr>
        <w:t>,</w:t>
      </w:r>
    </w:p>
    <w:p w14:paraId="1CFD50E1" w14:textId="1F72C557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protokolu NTP za časovno sinhronizacijo</w:t>
      </w:r>
      <w:r w:rsidR="009B4AFA">
        <w:rPr>
          <w:sz w:val="22"/>
          <w:szCs w:val="22"/>
          <w:lang w:val="sl-SI"/>
        </w:rPr>
        <w:t>,</w:t>
      </w:r>
    </w:p>
    <w:p w14:paraId="3D1486FA" w14:textId="58469C49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odkrivanja sosednjih naprav (</w:t>
      </w:r>
      <w:proofErr w:type="spellStart"/>
      <w:r w:rsidRPr="00453B21">
        <w:rPr>
          <w:sz w:val="22"/>
          <w:szCs w:val="22"/>
          <w:lang w:val="sl-SI"/>
        </w:rPr>
        <w:t>Neighbor</w:t>
      </w:r>
      <w:proofErr w:type="spellEnd"/>
      <w:r w:rsidRPr="00453B21">
        <w:rPr>
          <w:sz w:val="22"/>
          <w:szCs w:val="22"/>
          <w:lang w:val="sl-SI"/>
        </w:rPr>
        <w:t xml:space="preserve"> </w:t>
      </w:r>
      <w:proofErr w:type="spellStart"/>
      <w:r w:rsidRPr="00453B21">
        <w:rPr>
          <w:sz w:val="22"/>
          <w:szCs w:val="22"/>
          <w:lang w:val="sl-SI"/>
        </w:rPr>
        <w:t>learning</w:t>
      </w:r>
      <w:proofErr w:type="spellEnd"/>
      <w:r w:rsidRPr="00453B21">
        <w:rPr>
          <w:sz w:val="22"/>
          <w:szCs w:val="22"/>
          <w:lang w:val="sl-SI"/>
        </w:rPr>
        <w:t>)</w:t>
      </w:r>
      <w:r w:rsidR="009B4AFA">
        <w:rPr>
          <w:sz w:val="22"/>
          <w:szCs w:val="22"/>
          <w:lang w:val="sl-SI"/>
        </w:rPr>
        <w:t>,</w:t>
      </w:r>
    </w:p>
    <w:p w14:paraId="578B0A59" w14:textId="7599D339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protokolom SNMPv1, v2c in v3 ter podpora RMON</w:t>
      </w:r>
      <w:r w:rsidR="009B4AFA">
        <w:rPr>
          <w:sz w:val="22"/>
          <w:szCs w:val="22"/>
          <w:lang w:val="sl-SI"/>
        </w:rPr>
        <w:t>,</w:t>
      </w:r>
    </w:p>
    <w:p w14:paraId="0C18D6E5" w14:textId="548E42BA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podpora prenosa sporočil stikala do strežnika sporočil </w:t>
      </w:r>
      <w:proofErr w:type="spellStart"/>
      <w:r w:rsidRPr="00453B21">
        <w:rPr>
          <w:sz w:val="22"/>
          <w:szCs w:val="22"/>
          <w:lang w:val="sl-SI"/>
        </w:rPr>
        <w:t>Syslog</w:t>
      </w:r>
      <w:proofErr w:type="spellEnd"/>
      <w:r w:rsidR="009B4AFA">
        <w:rPr>
          <w:sz w:val="22"/>
          <w:szCs w:val="22"/>
          <w:lang w:val="sl-SI"/>
        </w:rPr>
        <w:t>,</w:t>
      </w:r>
    </w:p>
    <w:p w14:paraId="2FF8CB83" w14:textId="0B3FA583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preslikave prometa enega ali več vmesnikov  oziroma navideznega omrežja na izhod za priklop analizatorja prometa (SPAN)</w:t>
      </w:r>
      <w:r w:rsidR="009B4AFA">
        <w:rPr>
          <w:sz w:val="22"/>
          <w:szCs w:val="22"/>
          <w:lang w:val="sl-SI"/>
        </w:rPr>
        <w:t>,</w:t>
      </w:r>
    </w:p>
    <w:p w14:paraId="76A41C88" w14:textId="52D0C83F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preslikave prometa enega ali več vmesnikov  oziroma navideznega omrežja na poseben VLAN, ki ga lahko zaključimo na vmesniku drugega stikala (</w:t>
      </w:r>
      <w:proofErr w:type="spellStart"/>
      <w:r w:rsidRPr="00453B21">
        <w:rPr>
          <w:sz w:val="22"/>
          <w:szCs w:val="22"/>
          <w:lang w:val="sl-SI"/>
        </w:rPr>
        <w:t>Remote</w:t>
      </w:r>
      <w:proofErr w:type="spellEnd"/>
      <w:r w:rsidRPr="00453B21">
        <w:rPr>
          <w:sz w:val="22"/>
          <w:szCs w:val="22"/>
          <w:lang w:val="sl-SI"/>
        </w:rPr>
        <w:t>-SPAN)</w:t>
      </w:r>
      <w:r w:rsidR="009B4AFA">
        <w:rPr>
          <w:sz w:val="22"/>
          <w:szCs w:val="22"/>
          <w:lang w:val="sl-SI"/>
        </w:rPr>
        <w:t>,</w:t>
      </w:r>
    </w:p>
    <w:p w14:paraId="10E7733D" w14:textId="3F7ECEAC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mehanizmu za preverjanje in onemogočanje enosmernosti povezave na optičnih vmesnikih (UDLD)</w:t>
      </w:r>
      <w:r w:rsidR="009B4AFA">
        <w:rPr>
          <w:sz w:val="22"/>
          <w:szCs w:val="22"/>
          <w:lang w:val="sl-SI"/>
        </w:rPr>
        <w:t>,</w:t>
      </w:r>
    </w:p>
    <w:p w14:paraId="1A3C98F2" w14:textId="15845706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omogočanje prenosa informacij o nastavljenih VLAN-ih med sosednjimi vozlišči</w:t>
      </w:r>
      <w:r w:rsidR="009B4AFA">
        <w:rPr>
          <w:sz w:val="22"/>
          <w:szCs w:val="22"/>
          <w:lang w:val="sl-SI"/>
        </w:rPr>
        <w:t>,</w:t>
      </w:r>
    </w:p>
    <w:p w14:paraId="21C42EB8" w14:textId="5632D9E2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podpora za avtomatsko konfiguriranje stikala preko protokola </w:t>
      </w:r>
      <w:proofErr w:type="spellStart"/>
      <w:r w:rsidRPr="00453B21">
        <w:rPr>
          <w:sz w:val="22"/>
          <w:szCs w:val="22"/>
          <w:lang w:val="sl-SI"/>
        </w:rPr>
        <w:t>iPXE</w:t>
      </w:r>
      <w:proofErr w:type="spellEnd"/>
      <w:r w:rsidRPr="00453B21">
        <w:rPr>
          <w:sz w:val="22"/>
          <w:szCs w:val="22"/>
          <w:lang w:val="sl-SI"/>
        </w:rPr>
        <w:t xml:space="preserve"> (</w:t>
      </w:r>
      <w:proofErr w:type="spellStart"/>
      <w:r w:rsidRPr="00453B21">
        <w:rPr>
          <w:sz w:val="22"/>
          <w:szCs w:val="22"/>
          <w:lang w:val="sl-SI"/>
        </w:rPr>
        <w:t>Plug&amp;Play</w:t>
      </w:r>
      <w:proofErr w:type="spellEnd"/>
      <w:r w:rsidRPr="00453B21">
        <w:rPr>
          <w:sz w:val="22"/>
          <w:szCs w:val="22"/>
          <w:lang w:val="sl-SI"/>
        </w:rPr>
        <w:t>)</w:t>
      </w:r>
      <w:r w:rsidR="009B4AFA">
        <w:rPr>
          <w:sz w:val="22"/>
          <w:szCs w:val="22"/>
          <w:lang w:val="sl-SI"/>
        </w:rPr>
        <w:t>,</w:t>
      </w:r>
    </w:p>
    <w:p w14:paraId="7E410229" w14:textId="2AB2B240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protokolom NETCONF in RESTCONF</w:t>
      </w:r>
      <w:r w:rsidR="009B4AFA">
        <w:rPr>
          <w:sz w:val="22"/>
          <w:szCs w:val="22"/>
          <w:lang w:val="sl-SI"/>
        </w:rPr>
        <w:t>,</w:t>
      </w:r>
    </w:p>
    <w:p w14:paraId="1EFCDD60" w14:textId="2256EA3B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podpora protokolu </w:t>
      </w:r>
      <w:proofErr w:type="spellStart"/>
      <w:r w:rsidRPr="00453B21">
        <w:rPr>
          <w:sz w:val="22"/>
          <w:szCs w:val="22"/>
          <w:lang w:val="sl-SI"/>
        </w:rPr>
        <w:t>gNMI</w:t>
      </w:r>
      <w:proofErr w:type="spellEnd"/>
      <w:r w:rsidR="009B4AFA">
        <w:rPr>
          <w:sz w:val="22"/>
          <w:szCs w:val="22"/>
          <w:lang w:val="sl-SI"/>
        </w:rPr>
        <w:t>,</w:t>
      </w:r>
    </w:p>
    <w:p w14:paraId="65C576BA" w14:textId="2C147B5D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avtomatskemu proženju skript glede na različne akcije v stikalu (</w:t>
      </w:r>
      <w:proofErr w:type="spellStart"/>
      <w:r w:rsidRPr="00453B21">
        <w:rPr>
          <w:sz w:val="22"/>
          <w:szCs w:val="22"/>
          <w:lang w:val="sl-SI"/>
        </w:rPr>
        <w:t>npr</w:t>
      </w:r>
      <w:proofErr w:type="spellEnd"/>
      <w:r w:rsidRPr="00453B21">
        <w:rPr>
          <w:sz w:val="22"/>
          <w:szCs w:val="22"/>
          <w:lang w:val="sl-SI"/>
        </w:rPr>
        <w:t>: sprememba konfiguracije, napaka na vmesniku, časovne definirane akcije, kritični alarmi,….)</w:t>
      </w:r>
      <w:r w:rsidR="009B4AFA">
        <w:rPr>
          <w:sz w:val="22"/>
          <w:szCs w:val="22"/>
          <w:lang w:val="sl-SI"/>
        </w:rPr>
        <w:t>,</w:t>
      </w:r>
    </w:p>
    <w:p w14:paraId="6368A904" w14:textId="4971988B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pošiljanja e-mail sporočil neposredno iz stikala</w:t>
      </w:r>
      <w:r w:rsidR="009B4AFA">
        <w:rPr>
          <w:sz w:val="22"/>
          <w:szCs w:val="22"/>
          <w:lang w:val="sl-SI"/>
        </w:rPr>
        <w:t>,</w:t>
      </w:r>
    </w:p>
    <w:p w14:paraId="4128EA6D" w14:textId="3794E2D2" w:rsidR="002C7F5D" w:rsidRPr="00453B21" w:rsidRDefault="002C7F5D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podpora upravljanju stikala preko obstoječega sistema </w:t>
      </w:r>
      <w:proofErr w:type="spellStart"/>
      <w:r w:rsidRPr="00453B21">
        <w:rPr>
          <w:sz w:val="22"/>
          <w:szCs w:val="22"/>
          <w:lang w:val="sl-SI"/>
        </w:rPr>
        <w:t>Cisco</w:t>
      </w:r>
      <w:proofErr w:type="spellEnd"/>
      <w:r w:rsidRPr="00453B21">
        <w:rPr>
          <w:sz w:val="22"/>
          <w:szCs w:val="22"/>
          <w:lang w:val="sl-SI"/>
        </w:rPr>
        <w:t xml:space="preserve"> ISE</w:t>
      </w:r>
      <w:r w:rsidR="009454F8">
        <w:rPr>
          <w:sz w:val="22"/>
          <w:szCs w:val="22"/>
          <w:lang w:val="sl-SI"/>
        </w:rPr>
        <w:t>,</w:t>
      </w:r>
      <w:r w:rsidRPr="00453B21">
        <w:rPr>
          <w:sz w:val="22"/>
          <w:szCs w:val="22"/>
          <w:lang w:val="sl-SI"/>
        </w:rPr>
        <w:t xml:space="preserve"> </w:t>
      </w:r>
      <w:proofErr w:type="spellStart"/>
      <w:r w:rsidRPr="00453B21">
        <w:rPr>
          <w:sz w:val="22"/>
          <w:szCs w:val="22"/>
          <w:lang w:val="sl-SI"/>
        </w:rPr>
        <w:t>Cisco</w:t>
      </w:r>
      <w:proofErr w:type="spellEnd"/>
      <w:r w:rsidRPr="00453B21">
        <w:rPr>
          <w:sz w:val="22"/>
          <w:szCs w:val="22"/>
          <w:lang w:val="sl-SI"/>
        </w:rPr>
        <w:t xml:space="preserve"> Prime</w:t>
      </w:r>
      <w:r w:rsidR="000E13F8">
        <w:rPr>
          <w:sz w:val="22"/>
          <w:szCs w:val="22"/>
          <w:lang w:val="sl-SI"/>
        </w:rPr>
        <w:t xml:space="preserve"> in </w:t>
      </w:r>
      <w:proofErr w:type="spellStart"/>
      <w:r w:rsidR="000E13F8">
        <w:rPr>
          <w:sz w:val="22"/>
          <w:szCs w:val="22"/>
          <w:lang w:val="sl-SI"/>
        </w:rPr>
        <w:t>Cisco</w:t>
      </w:r>
      <w:proofErr w:type="spellEnd"/>
      <w:r w:rsidR="000E13F8">
        <w:rPr>
          <w:sz w:val="22"/>
          <w:szCs w:val="22"/>
          <w:lang w:val="sl-SI"/>
        </w:rPr>
        <w:t xml:space="preserve"> </w:t>
      </w:r>
      <w:r w:rsidR="000E13F8">
        <w:rPr>
          <w:sz w:val="22"/>
          <w:szCs w:val="22"/>
          <w:lang w:val="sl-SI"/>
        </w:rPr>
        <w:lastRenderedPageBreak/>
        <w:t>DNA Center.</w:t>
      </w:r>
    </w:p>
    <w:p w14:paraId="59B6279F" w14:textId="77777777" w:rsidR="002C7F5D" w:rsidRPr="00961E7B" w:rsidRDefault="002C7F5D" w:rsidP="001D0D1B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Zahtevana programska oprema, naročnine in licence</w:t>
      </w:r>
      <w:r w:rsidRPr="00961E7B">
        <w:rPr>
          <w:bCs/>
          <w:sz w:val="22"/>
          <w:szCs w:val="22"/>
          <w:lang w:val="sl-SI"/>
        </w:rPr>
        <w:t>:</w:t>
      </w:r>
    </w:p>
    <w:p w14:paraId="3C1AD84D" w14:textId="77777777" w:rsidR="002C7F5D" w:rsidRPr="00B42DDE" w:rsidRDefault="002C7F5D" w:rsidP="001D0D1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6CE8DE22" w14:textId="5B2C6898" w:rsidR="002C7F5D" w:rsidRPr="00B42DDE" w:rsidRDefault="002C7F5D" w:rsidP="001D0D1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v primeru, da je za delovanje zgoraj naštetih funkcionalnosti potreba </w:t>
      </w:r>
      <w:r>
        <w:rPr>
          <w:sz w:val="22"/>
          <w:szCs w:val="22"/>
          <w:lang w:val="sl-SI"/>
        </w:rPr>
        <w:t>ustrezna</w:t>
      </w:r>
      <w:r w:rsidRPr="00B42DDE">
        <w:rPr>
          <w:sz w:val="22"/>
          <w:szCs w:val="22"/>
          <w:lang w:val="sl-SI"/>
        </w:rPr>
        <w:t xml:space="preserve"> licenca</w:t>
      </w:r>
      <w:r>
        <w:rPr>
          <w:sz w:val="22"/>
          <w:szCs w:val="22"/>
          <w:lang w:val="sl-SI"/>
        </w:rPr>
        <w:t xml:space="preserve"> ali naročnina</w:t>
      </w:r>
      <w:r w:rsidRPr="00B42DDE">
        <w:rPr>
          <w:sz w:val="22"/>
          <w:szCs w:val="22"/>
          <w:lang w:val="sl-SI"/>
        </w:rPr>
        <w:t xml:space="preserve">, mora biti </w:t>
      </w:r>
      <w:r>
        <w:rPr>
          <w:sz w:val="22"/>
          <w:szCs w:val="22"/>
          <w:lang w:val="sl-SI"/>
        </w:rPr>
        <w:t>vključena za ves čas trajanja pogodbe</w:t>
      </w:r>
      <w:r w:rsidR="009B4AFA">
        <w:rPr>
          <w:sz w:val="22"/>
          <w:szCs w:val="22"/>
          <w:lang w:val="sl-SI"/>
        </w:rPr>
        <w:t>.</w:t>
      </w:r>
    </w:p>
    <w:p w14:paraId="2DA885E0" w14:textId="77777777" w:rsidR="002C7F5D" w:rsidRPr="00961E7B" w:rsidRDefault="002C7F5D" w:rsidP="001D0D1B">
      <w:pPr>
        <w:pStyle w:val="ListParagraph"/>
        <w:widowControl/>
        <w:numPr>
          <w:ilvl w:val="0"/>
          <w:numId w:val="26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Zahtevani povezovalni kabli in dodatna oprema</w:t>
      </w:r>
      <w:r w:rsidRPr="00961E7B">
        <w:rPr>
          <w:bCs/>
          <w:sz w:val="22"/>
          <w:szCs w:val="22"/>
          <w:lang w:val="sl-SI"/>
        </w:rPr>
        <w:t>:</w:t>
      </w:r>
    </w:p>
    <w:p w14:paraId="35249CD2" w14:textId="3DCD36F8" w:rsidR="002C7F5D" w:rsidRPr="00453B21" w:rsidRDefault="002C7F5D" w:rsidP="001D0D1B">
      <w:pPr>
        <w:pStyle w:val="ListParagraph"/>
        <w:numPr>
          <w:ilvl w:val="0"/>
          <w:numId w:val="6"/>
        </w:numPr>
        <w:contextualSpacing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priloženi vsi potrebni povezovalni kabli za povezovanje stikal v sklad</w:t>
      </w:r>
      <w:r w:rsidR="009B4AFA">
        <w:rPr>
          <w:sz w:val="22"/>
          <w:szCs w:val="22"/>
          <w:lang w:val="sl-SI"/>
        </w:rPr>
        <w:t>,</w:t>
      </w:r>
    </w:p>
    <w:p w14:paraId="58A0F1D7" w14:textId="04C29D71" w:rsidR="002C7F5D" w:rsidRPr="009454F8" w:rsidRDefault="000E13F8" w:rsidP="001D0D1B">
      <w:pPr>
        <w:pStyle w:val="ListParagraph"/>
        <w:numPr>
          <w:ilvl w:val="0"/>
          <w:numId w:val="6"/>
        </w:numPr>
        <w:contextualSpacing/>
        <w:rPr>
          <w:sz w:val="22"/>
          <w:szCs w:val="22"/>
          <w:lang w:val="sl-SI"/>
        </w:rPr>
      </w:pPr>
      <w:r w:rsidRPr="009454F8">
        <w:rPr>
          <w:sz w:val="22"/>
          <w:szCs w:val="22"/>
          <w:lang w:val="sl-SI"/>
        </w:rPr>
        <w:t xml:space="preserve">zahtevana je </w:t>
      </w:r>
      <w:r w:rsidR="002C7F5D" w:rsidRPr="009454F8">
        <w:rPr>
          <w:sz w:val="22"/>
          <w:szCs w:val="22"/>
          <w:lang w:val="sl-SI"/>
        </w:rPr>
        <w:t>skladovna povezava</w:t>
      </w:r>
      <w:r w:rsidRPr="009454F8">
        <w:rPr>
          <w:sz w:val="22"/>
          <w:szCs w:val="22"/>
          <w:lang w:val="sl-SI"/>
        </w:rPr>
        <w:t>,</w:t>
      </w:r>
    </w:p>
    <w:p w14:paraId="2354184D" w14:textId="0A9E341B" w:rsidR="00380E07" w:rsidRDefault="00380E07" w:rsidP="00380E07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stikalo</w:t>
      </w:r>
      <w:r w:rsidRPr="00C162D0">
        <w:rPr>
          <w:sz w:val="22"/>
          <w:szCs w:val="22"/>
          <w:lang w:val="sl-SI"/>
        </w:rPr>
        <w:t xml:space="preserve"> mora imeti vsaj 4x 10 </w:t>
      </w:r>
      <w:proofErr w:type="spellStart"/>
      <w:r w:rsidRPr="00C162D0">
        <w:rPr>
          <w:sz w:val="22"/>
          <w:szCs w:val="22"/>
          <w:lang w:val="sl-SI"/>
        </w:rPr>
        <w:t>Gbps</w:t>
      </w:r>
      <w:proofErr w:type="spellEnd"/>
      <w:r w:rsidRPr="00C162D0">
        <w:rPr>
          <w:sz w:val="22"/>
          <w:szCs w:val="22"/>
          <w:lang w:val="sl-SI"/>
        </w:rPr>
        <w:t xml:space="preserve"> SFP+ modul</w:t>
      </w:r>
      <w:r>
        <w:rPr>
          <w:sz w:val="22"/>
          <w:szCs w:val="22"/>
          <w:lang w:val="sl-SI"/>
        </w:rPr>
        <w:t>,</w:t>
      </w:r>
    </w:p>
    <w:p w14:paraId="12A98597" w14:textId="657CC072" w:rsidR="009B4AFA" w:rsidRPr="009454F8" w:rsidRDefault="009B4AFA" w:rsidP="001D0D1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stikal</w:t>
      </w:r>
      <w:r w:rsidR="00380E07">
        <w:rPr>
          <w:sz w:val="22"/>
          <w:szCs w:val="22"/>
          <w:lang w:val="sl-SI"/>
        </w:rPr>
        <w:t>om</w:t>
      </w:r>
      <w:r>
        <w:rPr>
          <w:sz w:val="22"/>
          <w:szCs w:val="22"/>
          <w:lang w:val="sl-SI"/>
        </w:rPr>
        <w:t xml:space="preserve"> mora biti priloženih 6 SFP+ SR (</w:t>
      </w:r>
      <w:proofErr w:type="spellStart"/>
      <w:r>
        <w:rPr>
          <w:sz w:val="22"/>
          <w:szCs w:val="22"/>
          <w:lang w:val="sl-SI"/>
        </w:rPr>
        <w:t>multimode</w:t>
      </w:r>
      <w:proofErr w:type="spellEnd"/>
      <w:r>
        <w:rPr>
          <w:sz w:val="22"/>
          <w:szCs w:val="22"/>
          <w:lang w:val="sl-SI"/>
        </w:rPr>
        <w:t>) optičnih modulov.</w:t>
      </w:r>
    </w:p>
    <w:p w14:paraId="3C2B98FE" w14:textId="33DF0081" w:rsidR="002C7F5D" w:rsidRDefault="002C7F5D" w:rsidP="002C7F5D">
      <w:pPr>
        <w:pStyle w:val="Header"/>
        <w:jc w:val="both"/>
        <w:rPr>
          <w:sz w:val="22"/>
          <w:szCs w:val="22"/>
        </w:rPr>
      </w:pPr>
    </w:p>
    <w:p w14:paraId="0D23202B" w14:textId="77777777" w:rsidR="005663EB" w:rsidRDefault="005663EB" w:rsidP="002C7F5D">
      <w:pPr>
        <w:pStyle w:val="Header"/>
        <w:jc w:val="both"/>
        <w:rPr>
          <w:sz w:val="22"/>
          <w:szCs w:val="22"/>
        </w:rPr>
      </w:pPr>
    </w:p>
    <w:p w14:paraId="66CE88E9" w14:textId="4FD4F319" w:rsidR="005663EB" w:rsidRPr="00961E7B" w:rsidRDefault="005663EB" w:rsidP="005663EB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1</w:t>
      </w:r>
      <w:r w:rsidRPr="00961E7B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1.3</w:t>
      </w:r>
      <w:r w:rsidRPr="00961E7B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>24-portno</w:t>
      </w:r>
      <w:r w:rsidR="0091106F">
        <w:rPr>
          <w:b/>
          <w:color w:val="00B050"/>
          <w:sz w:val="22"/>
          <w:szCs w:val="22"/>
        </w:rPr>
        <w:t xml:space="preserve"> </w:t>
      </w:r>
      <w:r>
        <w:rPr>
          <w:b/>
          <w:color w:val="00B050"/>
          <w:sz w:val="22"/>
          <w:szCs w:val="22"/>
        </w:rPr>
        <w:t>stikalo</w:t>
      </w:r>
      <w:r w:rsidR="0091106F">
        <w:rPr>
          <w:b/>
          <w:color w:val="00B050"/>
          <w:sz w:val="22"/>
          <w:szCs w:val="22"/>
        </w:rPr>
        <w:t xml:space="preserve"> DMZ segmenta</w:t>
      </w:r>
      <w:r>
        <w:rPr>
          <w:b/>
          <w:color w:val="00B050"/>
          <w:sz w:val="22"/>
          <w:szCs w:val="22"/>
        </w:rPr>
        <w:t xml:space="preserve"> </w:t>
      </w:r>
      <w:r w:rsidRPr="00961E7B">
        <w:rPr>
          <w:i/>
          <w:color w:val="00B050"/>
          <w:sz w:val="22"/>
          <w:szCs w:val="22"/>
        </w:rPr>
        <w:t xml:space="preserve">(primer: </w:t>
      </w:r>
      <w:r w:rsidR="0091106F" w:rsidRPr="0091106F">
        <w:rPr>
          <w:i/>
          <w:color w:val="00B050"/>
          <w:sz w:val="22"/>
          <w:szCs w:val="22"/>
        </w:rPr>
        <w:t>C9200-24T-E</w:t>
      </w:r>
      <w:r w:rsidRPr="0001061D">
        <w:rPr>
          <w:i/>
          <w:color w:val="00B050"/>
          <w:sz w:val="22"/>
          <w:szCs w:val="22"/>
        </w:rPr>
        <w:t xml:space="preserve">, C9200-DNA-E-24-3Y, </w:t>
      </w:r>
      <w:r w:rsidR="0091106F" w:rsidRPr="0091106F">
        <w:rPr>
          <w:i/>
          <w:color w:val="00B050"/>
          <w:sz w:val="22"/>
          <w:szCs w:val="22"/>
        </w:rPr>
        <w:t>C9200-NM-4X=</w:t>
      </w:r>
      <w:r w:rsidRPr="00961E7B">
        <w:rPr>
          <w:i/>
          <w:color w:val="00B050"/>
          <w:sz w:val="22"/>
          <w:szCs w:val="22"/>
        </w:rPr>
        <w:t>)</w:t>
      </w:r>
      <w:r w:rsidRPr="00961E7B">
        <w:rPr>
          <w:color w:val="00B050"/>
          <w:sz w:val="22"/>
          <w:szCs w:val="22"/>
        </w:rPr>
        <w:t xml:space="preserve"> </w:t>
      </w:r>
      <w:r w:rsidRPr="00961E7B">
        <w:rPr>
          <w:color w:val="00B050"/>
          <w:sz w:val="22"/>
          <w:szCs w:val="22"/>
          <w:u w:val="single"/>
        </w:rPr>
        <w:t>(</w:t>
      </w:r>
      <w:r>
        <w:rPr>
          <w:color w:val="00B050"/>
          <w:sz w:val="22"/>
          <w:szCs w:val="22"/>
          <w:u w:val="single"/>
        </w:rPr>
        <w:t>4</w:t>
      </w:r>
      <w:r w:rsidRPr="00961E7B">
        <w:rPr>
          <w:color w:val="00B050"/>
          <w:sz w:val="22"/>
          <w:szCs w:val="22"/>
          <w:u w:val="single"/>
        </w:rPr>
        <w:t xml:space="preserve"> kos</w:t>
      </w:r>
      <w:r>
        <w:rPr>
          <w:color w:val="00B050"/>
          <w:sz w:val="22"/>
          <w:szCs w:val="22"/>
          <w:u w:val="single"/>
        </w:rPr>
        <w:t>i</w:t>
      </w:r>
      <w:r w:rsidRPr="00961E7B">
        <w:rPr>
          <w:color w:val="00B050"/>
          <w:sz w:val="22"/>
          <w:szCs w:val="22"/>
          <w:u w:val="single"/>
        </w:rPr>
        <w:t>)</w:t>
      </w:r>
    </w:p>
    <w:p w14:paraId="1C673C39" w14:textId="77777777" w:rsidR="005663EB" w:rsidRPr="00961E7B" w:rsidRDefault="005663EB" w:rsidP="005663EB">
      <w:pPr>
        <w:pStyle w:val="Header"/>
        <w:jc w:val="both"/>
        <w:rPr>
          <w:sz w:val="22"/>
          <w:szCs w:val="22"/>
        </w:rPr>
      </w:pPr>
    </w:p>
    <w:p w14:paraId="3F7E0790" w14:textId="77777777" w:rsidR="005663EB" w:rsidRPr="00961E7B" w:rsidRDefault="005663EB" w:rsidP="001D0D1B">
      <w:pPr>
        <w:pStyle w:val="ListParagraph"/>
        <w:widowControl/>
        <w:numPr>
          <w:ilvl w:val="0"/>
          <w:numId w:val="30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Tip stikala:</w:t>
      </w:r>
    </w:p>
    <w:p w14:paraId="60F4E345" w14:textId="11E3E736" w:rsidR="005663EB" w:rsidRPr="00FD2B0A" w:rsidRDefault="005663EB" w:rsidP="001D0D1B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Skladovno stikalo velikosti 1HE primerno za vgradnjo v standardno 19-palčno komunikacijsko omaro</w:t>
      </w:r>
      <w:r w:rsidR="006905A3">
        <w:rPr>
          <w:sz w:val="22"/>
          <w:szCs w:val="22"/>
          <w:lang w:val="sl-SI"/>
        </w:rPr>
        <w:t>,</w:t>
      </w:r>
    </w:p>
    <w:p w14:paraId="2DBFC49B" w14:textId="608A273A" w:rsidR="005663EB" w:rsidRPr="00FD2B0A" w:rsidRDefault="005663EB" w:rsidP="001D0D1B">
      <w:pPr>
        <w:pStyle w:val="ListParagraph"/>
        <w:numPr>
          <w:ilvl w:val="0"/>
          <w:numId w:val="11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združevanja več stikal v eno skladovno enoto z enotno konfiguracijo in 1 naslovom IP za upravljanje</w:t>
      </w:r>
      <w:r w:rsidR="006905A3">
        <w:rPr>
          <w:sz w:val="22"/>
          <w:szCs w:val="22"/>
          <w:lang w:val="sl-SI"/>
        </w:rPr>
        <w:t>,</w:t>
      </w:r>
    </w:p>
    <w:p w14:paraId="30E62F6C" w14:textId="77777777" w:rsidR="005663EB" w:rsidRPr="00961E7B" w:rsidRDefault="005663EB" w:rsidP="001D0D1B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sestava sklada do 8 stikal, pri čemer so stikala lahko različnih konfiguracij znotraj iste družine stikal</w:t>
      </w:r>
      <w:r w:rsidRPr="00961E7B">
        <w:rPr>
          <w:sz w:val="22"/>
          <w:szCs w:val="22"/>
          <w:lang w:val="sl-SI"/>
        </w:rPr>
        <w:t>.</w:t>
      </w:r>
    </w:p>
    <w:p w14:paraId="09B61628" w14:textId="77777777" w:rsidR="005663EB" w:rsidRPr="00961E7B" w:rsidRDefault="005663EB" w:rsidP="001D0D1B">
      <w:pPr>
        <w:pStyle w:val="ListParagraph"/>
        <w:widowControl/>
        <w:numPr>
          <w:ilvl w:val="0"/>
          <w:numId w:val="3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Napajanje:</w:t>
      </w:r>
    </w:p>
    <w:p w14:paraId="297CC0CB" w14:textId="1921F541" w:rsidR="005663EB" w:rsidRDefault="005663EB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napajalnik</w:t>
      </w:r>
      <w:r w:rsidRPr="00FD2B0A">
        <w:rPr>
          <w:sz w:val="22"/>
          <w:szCs w:val="22"/>
          <w:lang w:val="sl-SI"/>
        </w:rPr>
        <w:t xml:space="preserve"> z vsaj </w:t>
      </w:r>
      <w:r w:rsidR="008F528F">
        <w:rPr>
          <w:sz w:val="22"/>
          <w:szCs w:val="22"/>
          <w:lang w:val="sl-SI"/>
        </w:rPr>
        <w:t>125</w:t>
      </w:r>
      <w:r w:rsidR="008F528F" w:rsidRPr="00FD2B0A">
        <w:rPr>
          <w:sz w:val="22"/>
          <w:szCs w:val="22"/>
          <w:lang w:val="sl-SI"/>
        </w:rPr>
        <w:t xml:space="preserve"> </w:t>
      </w:r>
      <w:r w:rsidRPr="00FD2B0A">
        <w:rPr>
          <w:sz w:val="22"/>
          <w:szCs w:val="22"/>
          <w:lang w:val="sl-SI"/>
        </w:rPr>
        <w:t>W moči</w:t>
      </w:r>
      <w:r w:rsidR="006905A3">
        <w:rPr>
          <w:sz w:val="22"/>
          <w:szCs w:val="22"/>
          <w:lang w:val="sl-SI"/>
        </w:rPr>
        <w:t>,</w:t>
      </w:r>
    </w:p>
    <w:p w14:paraId="31FCF16E" w14:textId="14E486E6" w:rsidR="005663EB" w:rsidRPr="00FD2B0A" w:rsidRDefault="005663EB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dodatna reža za možnost priklopa pomožnega napajalnika</w:t>
      </w:r>
      <w:r w:rsidR="006905A3">
        <w:rPr>
          <w:sz w:val="22"/>
          <w:szCs w:val="22"/>
          <w:lang w:val="sl-SI"/>
        </w:rPr>
        <w:t>,</w:t>
      </w:r>
    </w:p>
    <w:p w14:paraId="4FC6DFF4" w14:textId="147C6EB5" w:rsidR="005663EB" w:rsidRPr="00FD2B0A" w:rsidRDefault="005663EB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priklop na 100-240 V AC</w:t>
      </w:r>
      <w:r w:rsidR="006905A3">
        <w:rPr>
          <w:sz w:val="22"/>
          <w:szCs w:val="22"/>
          <w:lang w:val="sl-SI"/>
        </w:rPr>
        <w:t>,</w:t>
      </w:r>
    </w:p>
    <w:p w14:paraId="1B8A6910" w14:textId="509E1077" w:rsidR="005663EB" w:rsidRPr="00FD2B0A" w:rsidRDefault="005663EB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menjave napajalnikov med delovanjem stikala</w:t>
      </w:r>
      <w:r w:rsidR="006905A3">
        <w:rPr>
          <w:sz w:val="22"/>
          <w:szCs w:val="22"/>
          <w:lang w:val="sl-SI"/>
        </w:rPr>
        <w:t>,</w:t>
      </w:r>
    </w:p>
    <w:p w14:paraId="27ED40FD" w14:textId="6566F6B2" w:rsidR="005663EB" w:rsidRDefault="005663EB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možnost menjave </w:t>
      </w:r>
      <w:r>
        <w:rPr>
          <w:sz w:val="22"/>
          <w:szCs w:val="22"/>
          <w:lang w:val="sl-SI"/>
        </w:rPr>
        <w:t>ventilatorjev</w:t>
      </w:r>
      <w:r w:rsidRPr="00FD2B0A">
        <w:rPr>
          <w:sz w:val="22"/>
          <w:szCs w:val="22"/>
          <w:lang w:val="sl-SI"/>
        </w:rPr>
        <w:t xml:space="preserve"> med delovanjem stikala</w:t>
      </w:r>
      <w:r w:rsidR="006905A3">
        <w:rPr>
          <w:sz w:val="22"/>
          <w:szCs w:val="22"/>
          <w:lang w:val="sl-SI"/>
        </w:rPr>
        <w:t>,</w:t>
      </w:r>
    </w:p>
    <w:p w14:paraId="79F23864" w14:textId="77777777" w:rsidR="005663EB" w:rsidRPr="00961E7B" w:rsidRDefault="005663EB" w:rsidP="001D0D1B">
      <w:pPr>
        <w:pStyle w:val="ListParagraph"/>
        <w:widowControl/>
        <w:numPr>
          <w:ilvl w:val="0"/>
          <w:numId w:val="30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Lastnosti vmesnikov:</w:t>
      </w:r>
    </w:p>
    <w:p w14:paraId="5C6A6025" w14:textId="77777777" w:rsidR="005663EB" w:rsidRPr="0001061D" w:rsidRDefault="005663EB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 xml:space="preserve">vsaj 24 10/100/1000 </w:t>
      </w:r>
      <w:proofErr w:type="spellStart"/>
      <w:r w:rsidRPr="0001061D">
        <w:rPr>
          <w:sz w:val="22"/>
          <w:szCs w:val="22"/>
          <w:lang w:val="sl-SI"/>
        </w:rPr>
        <w:t>Ethernet</w:t>
      </w:r>
      <w:proofErr w:type="spellEnd"/>
      <w:r w:rsidRPr="0001061D">
        <w:rPr>
          <w:sz w:val="22"/>
          <w:szCs w:val="22"/>
          <w:lang w:val="sl-SI"/>
        </w:rPr>
        <w:t xml:space="preserve"> portov,</w:t>
      </w:r>
    </w:p>
    <w:p w14:paraId="77F7432E" w14:textId="26DE5395" w:rsidR="005663EB" w:rsidRPr="0001061D" w:rsidRDefault="005663EB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vsaj 4 reže za optične 1</w:t>
      </w:r>
      <w:r w:rsidR="008F528F">
        <w:rPr>
          <w:sz w:val="22"/>
          <w:szCs w:val="22"/>
          <w:lang w:val="sl-SI"/>
        </w:rPr>
        <w:t>0</w:t>
      </w:r>
      <w:r w:rsidRPr="0001061D">
        <w:rPr>
          <w:sz w:val="22"/>
          <w:szCs w:val="22"/>
          <w:lang w:val="sl-SI"/>
        </w:rPr>
        <w:t xml:space="preserve"> </w:t>
      </w:r>
      <w:proofErr w:type="spellStart"/>
      <w:r w:rsidRPr="0001061D">
        <w:rPr>
          <w:sz w:val="22"/>
          <w:szCs w:val="22"/>
          <w:lang w:val="sl-SI"/>
        </w:rPr>
        <w:t>Gbps</w:t>
      </w:r>
      <w:proofErr w:type="spellEnd"/>
      <w:r w:rsidRPr="0001061D">
        <w:rPr>
          <w:sz w:val="22"/>
          <w:szCs w:val="22"/>
          <w:lang w:val="sl-SI"/>
        </w:rPr>
        <w:t xml:space="preserve"> vmesnike SFP</w:t>
      </w:r>
      <w:r w:rsidR="008F528F">
        <w:rPr>
          <w:sz w:val="22"/>
          <w:szCs w:val="22"/>
          <w:lang w:val="sl-SI"/>
        </w:rPr>
        <w:t>+</w:t>
      </w:r>
      <w:r w:rsidRPr="0001061D">
        <w:rPr>
          <w:sz w:val="22"/>
          <w:szCs w:val="22"/>
          <w:lang w:val="sl-SI"/>
        </w:rPr>
        <w:t>,</w:t>
      </w:r>
    </w:p>
    <w:p w14:paraId="1E24859E" w14:textId="234BF832" w:rsidR="005663EB" w:rsidRDefault="005663EB" w:rsidP="001D0D1B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podpora za optične module SFP (1Gb/s) s podporo za enorodovna in večrodovna vlakna</w:t>
      </w:r>
      <w:r w:rsidR="006905A3">
        <w:rPr>
          <w:sz w:val="22"/>
          <w:szCs w:val="22"/>
          <w:lang w:val="sl-SI"/>
        </w:rPr>
        <w:t>,</w:t>
      </w:r>
    </w:p>
    <w:p w14:paraId="6965B02C" w14:textId="06006A78" w:rsidR="008F528F" w:rsidRPr="009454F8" w:rsidRDefault="008F528F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  <w:lang w:val="sl-SI"/>
        </w:rPr>
      </w:pPr>
      <w:r w:rsidRPr="0001061D">
        <w:rPr>
          <w:sz w:val="22"/>
          <w:szCs w:val="22"/>
          <w:lang w:val="sl-SI"/>
        </w:rPr>
        <w:t>podpora za optične module SFP</w:t>
      </w:r>
      <w:r>
        <w:rPr>
          <w:sz w:val="22"/>
          <w:szCs w:val="22"/>
          <w:lang w:val="sl-SI"/>
        </w:rPr>
        <w:t>+</w:t>
      </w:r>
      <w:r w:rsidRPr="0001061D">
        <w:rPr>
          <w:sz w:val="22"/>
          <w:szCs w:val="22"/>
          <w:lang w:val="sl-SI"/>
        </w:rPr>
        <w:t xml:space="preserve"> (1</w:t>
      </w:r>
      <w:r>
        <w:rPr>
          <w:sz w:val="22"/>
          <w:szCs w:val="22"/>
          <w:lang w:val="sl-SI"/>
        </w:rPr>
        <w:t>0</w:t>
      </w:r>
      <w:r w:rsidRPr="0001061D">
        <w:rPr>
          <w:sz w:val="22"/>
          <w:szCs w:val="22"/>
          <w:lang w:val="sl-SI"/>
        </w:rPr>
        <w:t xml:space="preserve">Gb/s) s podporo za </w:t>
      </w:r>
      <w:r w:rsidR="006905A3">
        <w:rPr>
          <w:sz w:val="22"/>
          <w:szCs w:val="22"/>
          <w:lang w:val="sl-SI"/>
        </w:rPr>
        <w:t>enorodovna in večrodovna vlakna.</w:t>
      </w:r>
    </w:p>
    <w:p w14:paraId="3E091BEE" w14:textId="77777777" w:rsidR="005663EB" w:rsidRPr="00961E7B" w:rsidRDefault="005663EB" w:rsidP="001D0D1B">
      <w:pPr>
        <w:pStyle w:val="ListParagraph"/>
        <w:widowControl/>
        <w:numPr>
          <w:ilvl w:val="0"/>
          <w:numId w:val="3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Razpoložljivost in razširljivost: </w:t>
      </w:r>
    </w:p>
    <w:p w14:paraId="7E8147C2" w14:textId="7FDD5380" w:rsidR="005663EB" w:rsidRPr="0095142F" w:rsidRDefault="005663EB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vsa stikala v skladu imajo kopijo konfiguracije</w:t>
      </w:r>
      <w:r w:rsidR="006905A3">
        <w:rPr>
          <w:sz w:val="22"/>
          <w:szCs w:val="22"/>
          <w:lang w:val="sl-SI"/>
        </w:rPr>
        <w:t>,</w:t>
      </w:r>
    </w:p>
    <w:p w14:paraId="40AAD690" w14:textId="77777777" w:rsidR="005663EB" w:rsidRPr="0095142F" w:rsidRDefault="005663EB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zmožnost izločanja zank in zagotavljanje redundance na OSI L2: podpora za STP, Multiple STP in RSTP (Multiple/</w:t>
      </w:r>
      <w:proofErr w:type="spellStart"/>
      <w:r w:rsidRPr="0095142F">
        <w:rPr>
          <w:sz w:val="22"/>
          <w:szCs w:val="22"/>
          <w:lang w:val="sl-SI"/>
        </w:rPr>
        <w:t>Rapid</w:t>
      </w:r>
      <w:proofErr w:type="spellEnd"/>
      <w:r w:rsidRPr="0095142F">
        <w:rPr>
          <w:sz w:val="22"/>
          <w:szCs w:val="22"/>
          <w:lang w:val="sl-SI"/>
        </w:rPr>
        <w:t>/</w:t>
      </w:r>
      <w:proofErr w:type="spellStart"/>
      <w:r w:rsidRPr="0095142F">
        <w:rPr>
          <w:sz w:val="22"/>
          <w:szCs w:val="22"/>
          <w:lang w:val="sl-SI"/>
        </w:rPr>
        <w:t>Spanning</w:t>
      </w:r>
      <w:proofErr w:type="spellEnd"/>
      <w:r w:rsidRPr="0095142F">
        <w:rPr>
          <w:sz w:val="22"/>
          <w:szCs w:val="22"/>
          <w:lang w:val="sl-SI"/>
        </w:rPr>
        <w:t xml:space="preserve"> </w:t>
      </w:r>
      <w:proofErr w:type="spellStart"/>
      <w:r w:rsidRPr="0095142F">
        <w:rPr>
          <w:sz w:val="22"/>
          <w:szCs w:val="22"/>
          <w:lang w:val="sl-SI"/>
        </w:rPr>
        <w:t>Tree</w:t>
      </w:r>
      <w:proofErr w:type="spellEnd"/>
      <w:r w:rsidRPr="0095142F">
        <w:rPr>
          <w:sz w:val="22"/>
          <w:szCs w:val="22"/>
          <w:lang w:val="sl-SI"/>
        </w:rPr>
        <w:t xml:space="preserve"> </w:t>
      </w:r>
      <w:proofErr w:type="spellStart"/>
      <w:r w:rsidRPr="0095142F">
        <w:rPr>
          <w:sz w:val="22"/>
          <w:szCs w:val="22"/>
          <w:lang w:val="sl-SI"/>
        </w:rPr>
        <w:t>Protocol</w:t>
      </w:r>
      <w:proofErr w:type="spellEnd"/>
      <w:r w:rsidRPr="0095142F">
        <w:rPr>
          <w:sz w:val="22"/>
          <w:szCs w:val="22"/>
          <w:lang w:val="sl-SI"/>
        </w:rPr>
        <w:t>),</w:t>
      </w:r>
    </w:p>
    <w:p w14:paraId="74F61A2A" w14:textId="4023399A" w:rsidR="005663EB" w:rsidRPr="0095142F" w:rsidRDefault="005663EB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protokolu STP za vsak VLAN posebej</w:t>
      </w:r>
      <w:r w:rsidR="006905A3">
        <w:rPr>
          <w:sz w:val="22"/>
          <w:szCs w:val="22"/>
          <w:lang w:val="sl-SI"/>
        </w:rPr>
        <w:t>,</w:t>
      </w:r>
    </w:p>
    <w:p w14:paraId="2056C4E1" w14:textId="73E22370" w:rsidR="005663EB" w:rsidRPr="0095142F" w:rsidRDefault="005663EB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podpora združevanju </w:t>
      </w:r>
      <w:proofErr w:type="spellStart"/>
      <w:r w:rsidRPr="0095142F">
        <w:rPr>
          <w:sz w:val="22"/>
          <w:szCs w:val="22"/>
          <w:lang w:val="sl-SI"/>
        </w:rPr>
        <w:t>GigaEtherenet</w:t>
      </w:r>
      <w:proofErr w:type="spellEnd"/>
      <w:r w:rsidRPr="0095142F">
        <w:rPr>
          <w:sz w:val="22"/>
          <w:szCs w:val="22"/>
          <w:lang w:val="sl-SI"/>
        </w:rPr>
        <w:t xml:space="preserve"> povezav v grupo (Link </w:t>
      </w:r>
      <w:proofErr w:type="spellStart"/>
      <w:r w:rsidRPr="0095142F">
        <w:rPr>
          <w:sz w:val="22"/>
          <w:szCs w:val="22"/>
          <w:lang w:val="sl-SI"/>
        </w:rPr>
        <w:t>aggregation</w:t>
      </w:r>
      <w:proofErr w:type="spellEnd"/>
      <w:r w:rsidRPr="0095142F">
        <w:rPr>
          <w:sz w:val="22"/>
          <w:szCs w:val="22"/>
          <w:lang w:val="sl-SI"/>
        </w:rPr>
        <w:t>), do 8 povezav v grupi</w:t>
      </w:r>
      <w:r w:rsidR="006905A3">
        <w:rPr>
          <w:sz w:val="22"/>
          <w:szCs w:val="22"/>
          <w:lang w:val="sl-SI"/>
        </w:rPr>
        <w:t>,</w:t>
      </w:r>
    </w:p>
    <w:p w14:paraId="3BCBBCE3" w14:textId="396B6DA4" w:rsidR="005663EB" w:rsidRPr="0095142F" w:rsidRDefault="005663EB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podpora združevanju v grupo preko več stikalu v skladu</w:t>
      </w:r>
      <w:r w:rsidR="006905A3">
        <w:rPr>
          <w:sz w:val="22"/>
          <w:szCs w:val="22"/>
          <w:lang w:val="sl-SI"/>
        </w:rPr>
        <w:t>,</w:t>
      </w:r>
    </w:p>
    <w:p w14:paraId="121A1F71" w14:textId="383B321D" w:rsidR="005663EB" w:rsidRPr="0095142F" w:rsidRDefault="005663EB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zaščita vrat pred </w:t>
      </w:r>
      <w:proofErr w:type="spellStart"/>
      <w:r w:rsidRPr="0095142F">
        <w:rPr>
          <w:sz w:val="22"/>
          <w:szCs w:val="22"/>
          <w:lang w:val="sl-SI"/>
        </w:rPr>
        <w:t>broadcast</w:t>
      </w:r>
      <w:proofErr w:type="spellEnd"/>
      <w:r w:rsidRPr="0095142F">
        <w:rPr>
          <w:sz w:val="22"/>
          <w:szCs w:val="22"/>
          <w:lang w:val="sl-SI"/>
        </w:rPr>
        <w:t xml:space="preserve">, </w:t>
      </w:r>
      <w:proofErr w:type="spellStart"/>
      <w:r w:rsidRPr="0095142F">
        <w:rPr>
          <w:sz w:val="22"/>
          <w:szCs w:val="22"/>
          <w:lang w:val="sl-SI"/>
        </w:rPr>
        <w:t>multicast</w:t>
      </w:r>
      <w:proofErr w:type="spellEnd"/>
      <w:r w:rsidRPr="0095142F">
        <w:rPr>
          <w:sz w:val="22"/>
          <w:szCs w:val="22"/>
          <w:lang w:val="sl-SI"/>
        </w:rPr>
        <w:t xml:space="preserve"> in </w:t>
      </w:r>
      <w:proofErr w:type="spellStart"/>
      <w:r w:rsidRPr="0095142F">
        <w:rPr>
          <w:sz w:val="22"/>
          <w:szCs w:val="22"/>
          <w:lang w:val="sl-SI"/>
        </w:rPr>
        <w:t>unicast</w:t>
      </w:r>
      <w:proofErr w:type="spellEnd"/>
      <w:r w:rsidRPr="0095142F">
        <w:rPr>
          <w:sz w:val="22"/>
          <w:szCs w:val="22"/>
          <w:lang w:val="sl-SI"/>
        </w:rPr>
        <w:t xml:space="preserve"> preobremenitvijo (</w:t>
      </w:r>
      <w:proofErr w:type="spellStart"/>
      <w:r w:rsidRPr="0095142F">
        <w:rPr>
          <w:sz w:val="22"/>
          <w:szCs w:val="22"/>
          <w:lang w:val="sl-SI"/>
        </w:rPr>
        <w:t>storm</w:t>
      </w:r>
      <w:proofErr w:type="spellEnd"/>
      <w:r w:rsidRPr="0095142F">
        <w:rPr>
          <w:sz w:val="22"/>
          <w:szCs w:val="22"/>
          <w:lang w:val="sl-SI"/>
        </w:rPr>
        <w:t xml:space="preserve"> </w:t>
      </w:r>
      <w:proofErr w:type="spellStart"/>
      <w:r w:rsidRPr="0095142F">
        <w:rPr>
          <w:sz w:val="22"/>
          <w:szCs w:val="22"/>
          <w:lang w:val="sl-SI"/>
        </w:rPr>
        <w:t>control</w:t>
      </w:r>
      <w:proofErr w:type="spellEnd"/>
      <w:r w:rsidRPr="0095142F">
        <w:rPr>
          <w:sz w:val="22"/>
          <w:szCs w:val="22"/>
          <w:lang w:val="sl-SI"/>
        </w:rPr>
        <w:t>)</w:t>
      </w:r>
      <w:r w:rsidR="006905A3">
        <w:rPr>
          <w:sz w:val="22"/>
          <w:szCs w:val="22"/>
          <w:lang w:val="sl-SI"/>
        </w:rPr>
        <w:t>,</w:t>
      </w:r>
    </w:p>
    <w:p w14:paraId="0F34F6C3" w14:textId="77777777" w:rsidR="005663EB" w:rsidRPr="00961E7B" w:rsidRDefault="005663EB" w:rsidP="001D0D1B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preklop nadzora nad skladom ob odpovedi </w:t>
      </w:r>
      <w:proofErr w:type="spellStart"/>
      <w:r w:rsidRPr="0095142F">
        <w:rPr>
          <w:sz w:val="22"/>
          <w:szCs w:val="22"/>
          <w:lang w:val="sl-SI"/>
        </w:rPr>
        <w:t>master</w:t>
      </w:r>
      <w:proofErr w:type="spellEnd"/>
      <w:r w:rsidRPr="0095142F">
        <w:rPr>
          <w:sz w:val="22"/>
          <w:szCs w:val="22"/>
          <w:lang w:val="sl-SI"/>
        </w:rPr>
        <w:t xml:space="preserve"> stikala mo</w:t>
      </w:r>
      <w:r>
        <w:rPr>
          <w:sz w:val="22"/>
          <w:szCs w:val="22"/>
          <w:lang w:val="sl-SI"/>
        </w:rPr>
        <w:t>ra biti za uporabnike nemoteč</w:t>
      </w:r>
      <w:r w:rsidRPr="00961E7B">
        <w:rPr>
          <w:sz w:val="22"/>
          <w:szCs w:val="22"/>
          <w:lang w:val="sl-SI"/>
        </w:rPr>
        <w:t>.</w:t>
      </w:r>
    </w:p>
    <w:p w14:paraId="7DEB5FF7" w14:textId="77777777" w:rsidR="005663EB" w:rsidRPr="00961E7B" w:rsidRDefault="005663EB" w:rsidP="001D0D1B">
      <w:pPr>
        <w:pStyle w:val="ListParagraph"/>
        <w:widowControl/>
        <w:numPr>
          <w:ilvl w:val="0"/>
          <w:numId w:val="30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Zmogljivosti:</w:t>
      </w:r>
    </w:p>
    <w:p w14:paraId="49CD91B9" w14:textId="647BA057" w:rsidR="005663EB" w:rsidRPr="0095142F" w:rsidRDefault="005663EB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 xml:space="preserve">prepustnost stikala po pasovni širini najmanj </w:t>
      </w:r>
      <w:r>
        <w:rPr>
          <w:sz w:val="22"/>
          <w:szCs w:val="22"/>
          <w:lang w:val="sl-SI"/>
        </w:rPr>
        <w:t>12</w:t>
      </w:r>
      <w:r w:rsidRPr="0095142F">
        <w:rPr>
          <w:sz w:val="22"/>
          <w:szCs w:val="22"/>
          <w:lang w:val="sl-SI"/>
        </w:rPr>
        <w:t xml:space="preserve">0 </w:t>
      </w:r>
      <w:proofErr w:type="spellStart"/>
      <w:r w:rsidRPr="0095142F">
        <w:rPr>
          <w:sz w:val="22"/>
          <w:szCs w:val="22"/>
          <w:lang w:val="sl-SI"/>
        </w:rPr>
        <w:t>Gb</w:t>
      </w:r>
      <w:proofErr w:type="spellEnd"/>
      <w:r w:rsidRPr="0095142F">
        <w:rPr>
          <w:sz w:val="22"/>
          <w:szCs w:val="22"/>
          <w:lang w:val="sl-SI"/>
        </w:rPr>
        <w:t>/s</w:t>
      </w:r>
      <w:r w:rsidR="006905A3">
        <w:rPr>
          <w:sz w:val="22"/>
          <w:szCs w:val="22"/>
          <w:lang w:val="sl-SI"/>
        </w:rPr>
        <w:t>,</w:t>
      </w:r>
    </w:p>
    <w:p w14:paraId="63C161A7" w14:textId="519EAE9F" w:rsidR="005663EB" w:rsidRPr="0095142F" w:rsidRDefault="005663EB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t>prepustnost stika</w:t>
      </w:r>
      <w:r>
        <w:rPr>
          <w:sz w:val="22"/>
          <w:szCs w:val="22"/>
          <w:lang w:val="sl-SI"/>
        </w:rPr>
        <w:t xml:space="preserve">la po številu paketov najmanj </w:t>
      </w:r>
      <w:r w:rsidRPr="000A0835">
        <w:rPr>
          <w:sz w:val="22"/>
          <w:szCs w:val="22"/>
          <w:lang w:val="sl-SI"/>
        </w:rPr>
        <w:t xml:space="preserve">90 </w:t>
      </w:r>
      <w:proofErr w:type="spellStart"/>
      <w:r w:rsidRPr="000A0835">
        <w:rPr>
          <w:sz w:val="22"/>
          <w:szCs w:val="22"/>
          <w:lang w:val="sl-SI"/>
        </w:rPr>
        <w:t>Mpkt</w:t>
      </w:r>
      <w:proofErr w:type="spellEnd"/>
      <w:r w:rsidRPr="000A0835">
        <w:rPr>
          <w:sz w:val="22"/>
          <w:szCs w:val="22"/>
          <w:lang w:val="sl-SI"/>
        </w:rPr>
        <w:t>/</w:t>
      </w:r>
      <w:r w:rsidRPr="0095142F">
        <w:rPr>
          <w:sz w:val="22"/>
          <w:szCs w:val="22"/>
          <w:lang w:val="sl-SI"/>
        </w:rPr>
        <w:t>s</w:t>
      </w:r>
      <w:r w:rsidR="006905A3">
        <w:rPr>
          <w:sz w:val="22"/>
          <w:szCs w:val="22"/>
          <w:lang w:val="sl-SI"/>
        </w:rPr>
        <w:t>,</w:t>
      </w:r>
    </w:p>
    <w:p w14:paraId="0CCC1D83" w14:textId="7D2A1AE0" w:rsidR="005663EB" w:rsidRPr="00FD2B0A" w:rsidRDefault="005663EB" w:rsidP="001D0D1B">
      <w:pPr>
        <w:pStyle w:val="ListParagraph"/>
        <w:numPr>
          <w:ilvl w:val="0"/>
          <w:numId w:val="7"/>
        </w:numPr>
        <w:contextualSpacing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</w:t>
      </w:r>
      <w:proofErr w:type="spellStart"/>
      <w:r>
        <w:rPr>
          <w:sz w:val="22"/>
          <w:szCs w:val="22"/>
          <w:lang w:val="sl-SI"/>
        </w:rPr>
        <w:t>jumbo</w:t>
      </w:r>
      <w:proofErr w:type="spellEnd"/>
      <w:r>
        <w:rPr>
          <w:sz w:val="22"/>
          <w:szCs w:val="22"/>
          <w:lang w:val="sl-SI"/>
        </w:rPr>
        <w:t xml:space="preserve"> </w:t>
      </w:r>
      <w:r w:rsidRPr="00FD2B0A">
        <w:rPr>
          <w:sz w:val="22"/>
          <w:szCs w:val="22"/>
          <w:lang w:val="sl-SI"/>
        </w:rPr>
        <w:t>paketom dolžine vsaj 9150 zlogov</w:t>
      </w:r>
      <w:r w:rsidR="006905A3">
        <w:rPr>
          <w:sz w:val="22"/>
          <w:szCs w:val="22"/>
          <w:lang w:val="sl-SI"/>
        </w:rPr>
        <w:t>,</w:t>
      </w:r>
    </w:p>
    <w:p w14:paraId="0D94D5E7" w14:textId="77777777" w:rsidR="005663EB" w:rsidRPr="00961E7B" w:rsidRDefault="005663EB" w:rsidP="001D0D1B">
      <w:pPr>
        <w:pStyle w:val="ListParagraph"/>
        <w:widowControl/>
        <w:numPr>
          <w:ilvl w:val="0"/>
          <w:numId w:val="7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5142F">
        <w:rPr>
          <w:sz w:val="22"/>
          <w:szCs w:val="22"/>
          <w:lang w:val="sl-SI"/>
        </w:rPr>
        <w:lastRenderedPageBreak/>
        <w:t>podpora vsaj 32000 naslovov MAC</w:t>
      </w:r>
      <w:r w:rsidRPr="00961E7B">
        <w:rPr>
          <w:sz w:val="22"/>
          <w:szCs w:val="22"/>
          <w:lang w:val="sl-SI"/>
        </w:rPr>
        <w:t>.</w:t>
      </w:r>
    </w:p>
    <w:p w14:paraId="21DEB1F2" w14:textId="77777777" w:rsidR="005663EB" w:rsidRPr="00961E7B" w:rsidRDefault="005663EB" w:rsidP="001D0D1B">
      <w:pPr>
        <w:pStyle w:val="ListParagraph"/>
        <w:widowControl/>
        <w:numPr>
          <w:ilvl w:val="0"/>
          <w:numId w:val="3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Funkcionalnosti</w:t>
      </w:r>
      <w:r w:rsidRPr="00961E7B">
        <w:rPr>
          <w:sz w:val="22"/>
          <w:szCs w:val="22"/>
          <w:lang w:val="sl-SI"/>
        </w:rPr>
        <w:t>:</w:t>
      </w:r>
    </w:p>
    <w:p w14:paraId="775D5F23" w14:textId="77777777" w:rsidR="005663EB" w:rsidRPr="00FD2B0A" w:rsidRDefault="005663EB" w:rsidP="001D0D1B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VLAN:</w:t>
      </w:r>
    </w:p>
    <w:p w14:paraId="5417B3D4" w14:textId="783FE9D8" w:rsidR="005663EB" w:rsidRPr="00FD2B0A" w:rsidRDefault="005663EB" w:rsidP="001D0D1B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 xml:space="preserve">podpora najmanj </w:t>
      </w:r>
      <w:r>
        <w:rPr>
          <w:sz w:val="22"/>
          <w:szCs w:val="22"/>
          <w:lang w:val="sl-SI"/>
        </w:rPr>
        <w:t>40</w:t>
      </w:r>
      <w:r w:rsidRPr="00FD2B0A">
        <w:rPr>
          <w:sz w:val="22"/>
          <w:szCs w:val="22"/>
          <w:lang w:val="sl-SI"/>
        </w:rPr>
        <w:t>00 VLAN-ov</w:t>
      </w:r>
      <w:r w:rsidR="006905A3">
        <w:rPr>
          <w:sz w:val="22"/>
          <w:szCs w:val="22"/>
          <w:lang w:val="sl-SI"/>
        </w:rPr>
        <w:t>,</w:t>
      </w:r>
      <w:r w:rsidRPr="00FD2B0A">
        <w:rPr>
          <w:sz w:val="22"/>
          <w:szCs w:val="22"/>
          <w:lang w:val="sl-SI"/>
        </w:rPr>
        <w:t xml:space="preserve"> </w:t>
      </w:r>
    </w:p>
    <w:p w14:paraId="2C5ABE6F" w14:textId="4B6643DE" w:rsidR="005663EB" w:rsidRPr="00FD2B0A" w:rsidRDefault="005663EB" w:rsidP="001D0D1B">
      <w:pPr>
        <w:pStyle w:val="ListParagraph"/>
        <w:numPr>
          <w:ilvl w:val="1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možnost avtomatskega razpošiljanja nastavljenih VLAN</w:t>
      </w:r>
      <w:r>
        <w:rPr>
          <w:sz w:val="22"/>
          <w:szCs w:val="22"/>
          <w:lang w:val="sl-SI"/>
        </w:rPr>
        <w:t>-</w:t>
      </w:r>
      <w:r w:rsidRPr="00FD2B0A">
        <w:rPr>
          <w:sz w:val="22"/>
          <w:szCs w:val="22"/>
          <w:lang w:val="sl-SI"/>
        </w:rPr>
        <w:t>ov do sosednjih vozlišč</w:t>
      </w:r>
      <w:r w:rsidR="006905A3">
        <w:rPr>
          <w:sz w:val="22"/>
          <w:szCs w:val="22"/>
          <w:lang w:val="sl-SI"/>
        </w:rPr>
        <w:t>.</w:t>
      </w:r>
    </w:p>
    <w:p w14:paraId="304869D0" w14:textId="75C12188" w:rsidR="005663EB" w:rsidRPr="00FD2B0A" w:rsidRDefault="005663EB" w:rsidP="001D0D1B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802.1p (</w:t>
      </w:r>
      <w:proofErr w:type="spellStart"/>
      <w:r w:rsidRPr="00FD2B0A">
        <w:rPr>
          <w:sz w:val="22"/>
          <w:szCs w:val="22"/>
          <w:lang w:val="sl-SI"/>
        </w:rPr>
        <w:t>Priority</w:t>
      </w:r>
      <w:proofErr w:type="spellEnd"/>
      <w:r w:rsidRPr="00FD2B0A">
        <w:rPr>
          <w:sz w:val="22"/>
          <w:szCs w:val="22"/>
          <w:lang w:val="sl-SI"/>
        </w:rPr>
        <w:t xml:space="preserve"> </w:t>
      </w:r>
      <w:proofErr w:type="spellStart"/>
      <w:r w:rsidRPr="00FD2B0A">
        <w:rPr>
          <w:sz w:val="22"/>
          <w:szCs w:val="22"/>
          <w:lang w:val="sl-SI"/>
        </w:rPr>
        <w:t>Tagging</w:t>
      </w:r>
      <w:proofErr w:type="spellEnd"/>
      <w:r w:rsidRPr="00FD2B0A">
        <w:rPr>
          <w:sz w:val="22"/>
          <w:szCs w:val="22"/>
          <w:lang w:val="sl-SI"/>
        </w:rPr>
        <w:t>)</w:t>
      </w:r>
      <w:r w:rsidR="006905A3">
        <w:rPr>
          <w:sz w:val="22"/>
          <w:szCs w:val="22"/>
          <w:lang w:val="sl-SI"/>
        </w:rPr>
        <w:t>,</w:t>
      </w:r>
    </w:p>
    <w:p w14:paraId="139A953B" w14:textId="008E6762" w:rsidR="008F528F" w:rsidRPr="009454F8" w:rsidRDefault="005663EB">
      <w:pPr>
        <w:pStyle w:val="ListParagraph"/>
        <w:numPr>
          <w:ilvl w:val="0"/>
          <w:numId w:val="8"/>
        </w:numPr>
        <w:contextualSpacing/>
        <w:jc w:val="both"/>
        <w:rPr>
          <w:sz w:val="22"/>
          <w:szCs w:val="22"/>
          <w:lang w:val="sl-SI"/>
        </w:rPr>
      </w:pPr>
      <w:r w:rsidRPr="00FD2B0A">
        <w:rPr>
          <w:sz w:val="22"/>
          <w:szCs w:val="22"/>
          <w:lang w:val="sl-SI"/>
        </w:rPr>
        <w:t>podpora 802.1Q (VLAN)</w:t>
      </w:r>
      <w:r w:rsidR="006905A3">
        <w:rPr>
          <w:sz w:val="22"/>
          <w:szCs w:val="22"/>
          <w:lang w:val="sl-SI"/>
        </w:rPr>
        <w:t>,</w:t>
      </w:r>
    </w:p>
    <w:p w14:paraId="36CD5363" w14:textId="77777777" w:rsidR="005663EB" w:rsidRPr="00961E7B" w:rsidRDefault="005663EB" w:rsidP="001D0D1B">
      <w:pPr>
        <w:pStyle w:val="ListParagraph"/>
        <w:widowControl/>
        <w:numPr>
          <w:ilvl w:val="0"/>
          <w:numId w:val="30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Varnost:</w:t>
      </w:r>
    </w:p>
    <w:p w14:paraId="7E04C485" w14:textId="2B2FDF1D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varnost na nivoju vrat z overjanjem uporabnikov po standardu IEEE 802.1x protokolu ter dinamičnim dodeljevanjem VLAN-ov</w:t>
      </w:r>
      <w:r w:rsidR="006905A3">
        <w:rPr>
          <w:sz w:val="22"/>
          <w:szCs w:val="22"/>
          <w:lang w:val="sl-SI"/>
        </w:rPr>
        <w:t>,</w:t>
      </w:r>
    </w:p>
    <w:p w14:paraId="17F40E11" w14:textId="020BBCAC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aktiviranje varnostnih filtrov preko protokola 802.1x</w:t>
      </w:r>
      <w:r w:rsidR="006905A3">
        <w:rPr>
          <w:sz w:val="22"/>
          <w:szCs w:val="22"/>
          <w:lang w:val="sl-SI"/>
        </w:rPr>
        <w:t>,</w:t>
      </w:r>
    </w:p>
    <w:p w14:paraId="08CC5D73" w14:textId="019FCAF1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overjanju uporabnika preko spletnega vmesnika ali naslova MAC</w:t>
      </w:r>
      <w:r w:rsidR="006905A3">
        <w:rPr>
          <w:sz w:val="22"/>
          <w:szCs w:val="22"/>
          <w:lang w:val="sl-SI"/>
        </w:rPr>
        <w:t>,</w:t>
      </w:r>
    </w:p>
    <w:p w14:paraId="2329ABE4" w14:textId="1BC5EE9A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varnostnim filtrom, ki se časovno avtomatsko spreminjajo</w:t>
      </w:r>
      <w:r w:rsidR="006905A3">
        <w:rPr>
          <w:sz w:val="22"/>
          <w:szCs w:val="22"/>
          <w:lang w:val="sl-SI"/>
        </w:rPr>
        <w:t>,</w:t>
      </w:r>
    </w:p>
    <w:p w14:paraId="10B41CA1" w14:textId="70B4323A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varnostni filtri morajo podpirati možnosti odločanja, glede na fizični ali logični vmesnik ter naslove nivoja 2 do 4 (MAC, IP, TCP/UDP)</w:t>
      </w:r>
      <w:r w:rsidR="006905A3">
        <w:rPr>
          <w:sz w:val="22"/>
          <w:szCs w:val="22"/>
          <w:lang w:val="sl-SI"/>
        </w:rPr>
        <w:t>,</w:t>
      </w:r>
    </w:p>
    <w:p w14:paraId="68BAF4F3" w14:textId="393610D8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SSH in SNMPv3 protokolov za administracijo</w:t>
      </w:r>
      <w:r w:rsidR="006905A3">
        <w:rPr>
          <w:sz w:val="22"/>
          <w:szCs w:val="22"/>
          <w:lang w:val="sl-SI"/>
        </w:rPr>
        <w:t>,</w:t>
      </w:r>
    </w:p>
    <w:p w14:paraId="6753EB69" w14:textId="39405560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za overjanje preko protokola TACACS+ in RADIUS</w:t>
      </w:r>
      <w:r w:rsidR="006905A3">
        <w:rPr>
          <w:sz w:val="22"/>
          <w:szCs w:val="22"/>
          <w:lang w:val="sl-SI"/>
        </w:rPr>
        <w:t>,</w:t>
      </w:r>
    </w:p>
    <w:p w14:paraId="197B12E2" w14:textId="69AF9484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prepuščanju prometa samo določenih naslovov MAC na posameznem vmesniku</w:t>
      </w:r>
      <w:r w:rsidR="006905A3">
        <w:rPr>
          <w:sz w:val="22"/>
          <w:szCs w:val="22"/>
          <w:lang w:val="sl-SI"/>
        </w:rPr>
        <w:t>,</w:t>
      </w:r>
    </w:p>
    <w:p w14:paraId="2190259F" w14:textId="7B1EAC5A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podpora preverjanju izvora paketov ARP in preprečevanja pošiljanja paketov z napačno vsebino relacije IP-MAC (ARP </w:t>
      </w:r>
      <w:proofErr w:type="spellStart"/>
      <w:r w:rsidRPr="00A658EC">
        <w:rPr>
          <w:sz w:val="22"/>
          <w:szCs w:val="22"/>
          <w:lang w:val="sl-SI"/>
        </w:rPr>
        <w:t>inspection</w:t>
      </w:r>
      <w:proofErr w:type="spellEnd"/>
      <w:r w:rsidRPr="00A658EC">
        <w:rPr>
          <w:sz w:val="22"/>
          <w:szCs w:val="22"/>
          <w:lang w:val="sl-SI"/>
        </w:rPr>
        <w:t>)</w:t>
      </w:r>
      <w:r w:rsidR="006905A3">
        <w:rPr>
          <w:sz w:val="22"/>
          <w:szCs w:val="22"/>
          <w:lang w:val="sl-SI"/>
        </w:rPr>
        <w:t>,</w:t>
      </w:r>
    </w:p>
    <w:p w14:paraId="31FFFD1C" w14:textId="7625AA54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omogočeno filtriranje paketov BPDU ter preprečevanje priklopa stikal z manjšimi prioritetami BPDU kot jih ima korensko stikalo</w:t>
      </w:r>
      <w:r w:rsidR="006905A3">
        <w:rPr>
          <w:sz w:val="22"/>
          <w:szCs w:val="22"/>
          <w:lang w:val="sl-SI"/>
        </w:rPr>
        <w:t>,</w:t>
      </w:r>
    </w:p>
    <w:p w14:paraId="449DE56D" w14:textId="33C53D5A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možnost odmetavanja prometa DHCP iz nezaupnih priključkov (DHCP </w:t>
      </w:r>
      <w:proofErr w:type="spellStart"/>
      <w:r w:rsidRPr="00A658EC">
        <w:rPr>
          <w:sz w:val="22"/>
          <w:szCs w:val="22"/>
          <w:lang w:val="sl-SI"/>
        </w:rPr>
        <w:t>snooping</w:t>
      </w:r>
      <w:proofErr w:type="spellEnd"/>
      <w:r w:rsidRPr="00A658EC">
        <w:rPr>
          <w:sz w:val="22"/>
          <w:szCs w:val="22"/>
          <w:lang w:val="sl-SI"/>
        </w:rPr>
        <w:t>)</w:t>
      </w:r>
      <w:r w:rsidR="006905A3">
        <w:rPr>
          <w:sz w:val="22"/>
          <w:szCs w:val="22"/>
          <w:lang w:val="sl-SI"/>
        </w:rPr>
        <w:t>,</w:t>
      </w:r>
    </w:p>
    <w:p w14:paraId="787760A9" w14:textId="7B17D64C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preprečevanje priklopa naprav z napačnim naslovom IP na fizični vmesnik</w:t>
      </w:r>
      <w:r w:rsidR="006905A3">
        <w:rPr>
          <w:sz w:val="22"/>
          <w:szCs w:val="22"/>
          <w:lang w:val="sl-SI"/>
        </w:rPr>
        <w:t>,</w:t>
      </w:r>
    </w:p>
    <w:p w14:paraId="16C419F9" w14:textId="62460F23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avtomatsko onemogočanje fizičnih priključkov ob zaznavanju prekomernih napak</w:t>
      </w:r>
      <w:r w:rsidR="006905A3">
        <w:rPr>
          <w:sz w:val="22"/>
          <w:szCs w:val="22"/>
          <w:lang w:val="sl-SI"/>
        </w:rPr>
        <w:t>,</w:t>
      </w:r>
    </w:p>
    <w:p w14:paraId="7C25328E" w14:textId="5EE4D2B1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zakasnjenega avtomatskega aktiviranja priključkov, ki so bili onemogočeni zaradi prekomernih napak</w:t>
      </w:r>
      <w:r w:rsidR="006905A3">
        <w:rPr>
          <w:sz w:val="22"/>
          <w:szCs w:val="22"/>
          <w:lang w:val="sl-SI"/>
        </w:rPr>
        <w:t>,</w:t>
      </w:r>
    </w:p>
    <w:p w14:paraId="3A116E44" w14:textId="3A557A3F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standardu 802.1ea (</w:t>
      </w:r>
      <w:proofErr w:type="spellStart"/>
      <w:r w:rsidRPr="00A658EC">
        <w:rPr>
          <w:sz w:val="22"/>
          <w:szCs w:val="22"/>
          <w:lang w:val="sl-SI"/>
        </w:rPr>
        <w:t>MACsec</w:t>
      </w:r>
      <w:proofErr w:type="spellEnd"/>
      <w:r w:rsidRPr="00A658EC">
        <w:rPr>
          <w:sz w:val="22"/>
          <w:szCs w:val="22"/>
          <w:lang w:val="sl-SI"/>
        </w:rPr>
        <w:t>) na vseh vmesnikih z linijsko hitrostjo in šifriranjem AES-128-bitov</w:t>
      </w:r>
      <w:r w:rsidR="006905A3">
        <w:rPr>
          <w:sz w:val="22"/>
          <w:szCs w:val="22"/>
          <w:lang w:val="sl-SI"/>
        </w:rPr>
        <w:t>,</w:t>
      </w:r>
      <w:r w:rsidRPr="00A658EC">
        <w:rPr>
          <w:sz w:val="22"/>
          <w:szCs w:val="22"/>
          <w:lang w:val="sl-SI"/>
        </w:rPr>
        <w:t xml:space="preserve"> </w:t>
      </w:r>
    </w:p>
    <w:p w14:paraId="49C00A22" w14:textId="6D8620DB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podpora upravljanju šifrirnih ključev odjemalcem in stikalom preko sistema </w:t>
      </w:r>
      <w:proofErr w:type="spellStart"/>
      <w:r w:rsidRPr="00A658EC">
        <w:rPr>
          <w:sz w:val="22"/>
          <w:szCs w:val="22"/>
          <w:lang w:val="sl-SI"/>
        </w:rPr>
        <w:t>Cisco</w:t>
      </w:r>
      <w:proofErr w:type="spellEnd"/>
      <w:r w:rsidRPr="00A658EC">
        <w:rPr>
          <w:sz w:val="22"/>
          <w:szCs w:val="22"/>
          <w:lang w:val="sl-SI"/>
        </w:rPr>
        <w:t xml:space="preserve"> ISE</w:t>
      </w:r>
      <w:r w:rsidR="006905A3">
        <w:rPr>
          <w:sz w:val="22"/>
          <w:szCs w:val="22"/>
          <w:lang w:val="sl-SI"/>
        </w:rPr>
        <w:t>,</w:t>
      </w:r>
    </w:p>
    <w:p w14:paraId="6751959D" w14:textId="71C5060F" w:rsidR="005663EB" w:rsidRPr="00A658EC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strojna podpora za analizo šifriranega prometa </w:t>
      </w:r>
      <w:r w:rsidR="006905A3">
        <w:rPr>
          <w:sz w:val="22"/>
          <w:szCs w:val="22"/>
          <w:lang w:val="sl-SI"/>
        </w:rPr>
        <w:t xml:space="preserve">(opcijsko, </w:t>
      </w:r>
      <w:r w:rsidRPr="00A658EC">
        <w:rPr>
          <w:sz w:val="22"/>
          <w:szCs w:val="22"/>
          <w:lang w:val="sl-SI"/>
        </w:rPr>
        <w:t>z dodatno licenco</w:t>
      </w:r>
      <w:r w:rsidR="006905A3">
        <w:rPr>
          <w:sz w:val="22"/>
          <w:szCs w:val="22"/>
          <w:lang w:val="sl-SI"/>
        </w:rPr>
        <w:t>, ki jo je možno kupiti naknadno),</w:t>
      </w:r>
    </w:p>
    <w:p w14:paraId="3FE58B04" w14:textId="77777777" w:rsidR="005663EB" w:rsidRPr="00961E7B" w:rsidRDefault="005663EB" w:rsidP="001D0D1B">
      <w:pPr>
        <w:pStyle w:val="ListParagraph"/>
        <w:widowControl/>
        <w:numPr>
          <w:ilvl w:val="0"/>
          <w:numId w:val="9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varnega zagona programske opreme v stikalu; vse datoteke morajo biti ustrezno kriptografsko podpisane in stikalo mora znati preveriti istovetnost</w:t>
      </w:r>
      <w:r w:rsidRPr="00961E7B">
        <w:rPr>
          <w:sz w:val="22"/>
          <w:szCs w:val="22"/>
          <w:lang w:val="sl-SI"/>
        </w:rPr>
        <w:t>.</w:t>
      </w:r>
    </w:p>
    <w:p w14:paraId="6412F044" w14:textId="77777777" w:rsidR="005663EB" w:rsidRPr="00961E7B" w:rsidRDefault="005663EB" w:rsidP="001D0D1B">
      <w:pPr>
        <w:pStyle w:val="ListParagraph"/>
        <w:widowControl/>
        <w:numPr>
          <w:ilvl w:val="0"/>
          <w:numId w:val="3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 xml:space="preserve">Podpora za </w:t>
      </w:r>
      <w:proofErr w:type="spellStart"/>
      <w:r w:rsidRPr="00961E7B">
        <w:rPr>
          <w:sz w:val="22"/>
          <w:szCs w:val="22"/>
          <w:lang w:val="sl-SI"/>
        </w:rPr>
        <w:t>QoS</w:t>
      </w:r>
      <w:proofErr w:type="spellEnd"/>
      <w:r w:rsidRPr="00961E7B">
        <w:rPr>
          <w:sz w:val="22"/>
          <w:szCs w:val="22"/>
          <w:lang w:val="sl-SI"/>
        </w:rPr>
        <w:t>:</w:t>
      </w:r>
    </w:p>
    <w:p w14:paraId="45985C69" w14:textId="3E2D2555" w:rsidR="005663EB" w:rsidRPr="00A658EC" w:rsidRDefault="005663EB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8 izhodih vrst (</w:t>
      </w:r>
      <w:proofErr w:type="spellStart"/>
      <w:r w:rsidRPr="00A658EC">
        <w:rPr>
          <w:sz w:val="22"/>
          <w:szCs w:val="22"/>
          <w:lang w:val="sl-SI"/>
        </w:rPr>
        <w:t>queues</w:t>
      </w:r>
      <w:proofErr w:type="spellEnd"/>
      <w:r w:rsidRPr="00A658EC">
        <w:rPr>
          <w:sz w:val="22"/>
          <w:szCs w:val="22"/>
          <w:lang w:val="sl-SI"/>
        </w:rPr>
        <w:t>) na vsakem vmesniku</w:t>
      </w:r>
      <w:r w:rsidR="00146D3B">
        <w:rPr>
          <w:sz w:val="22"/>
          <w:szCs w:val="22"/>
          <w:lang w:val="sl-SI"/>
        </w:rPr>
        <w:t>,</w:t>
      </w:r>
    </w:p>
    <w:p w14:paraId="011DFDB8" w14:textId="1DC697C7" w:rsidR="005663EB" w:rsidRPr="00A658EC" w:rsidRDefault="005663EB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možnost definiranja vsaj ene prioritetne vrste</w:t>
      </w:r>
      <w:r w:rsidR="00146D3B">
        <w:rPr>
          <w:sz w:val="22"/>
          <w:szCs w:val="22"/>
          <w:lang w:val="sl-SI"/>
        </w:rPr>
        <w:t>,</w:t>
      </w:r>
    </w:p>
    <w:p w14:paraId="769B1996" w14:textId="01094E86" w:rsidR="005663EB" w:rsidRPr="00A658EC" w:rsidRDefault="005663EB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kontrola algoritma za strežbo izhodnih vrst (</w:t>
      </w:r>
      <w:proofErr w:type="spellStart"/>
      <w:r w:rsidRPr="00A658EC">
        <w:rPr>
          <w:sz w:val="22"/>
          <w:szCs w:val="22"/>
          <w:lang w:val="sl-SI"/>
        </w:rPr>
        <w:t>scheduling</w:t>
      </w:r>
      <w:proofErr w:type="spellEnd"/>
      <w:r w:rsidRPr="00A658EC">
        <w:rPr>
          <w:sz w:val="22"/>
          <w:szCs w:val="22"/>
          <w:lang w:val="sl-SI"/>
        </w:rPr>
        <w:t>) po principu SRR (</w:t>
      </w:r>
      <w:proofErr w:type="spellStart"/>
      <w:r w:rsidRPr="00A658EC">
        <w:rPr>
          <w:sz w:val="22"/>
          <w:szCs w:val="22"/>
          <w:lang w:val="sl-SI"/>
        </w:rPr>
        <w:t>shaped</w:t>
      </w:r>
      <w:proofErr w:type="spellEnd"/>
      <w:r w:rsidRPr="00A658EC">
        <w:rPr>
          <w:sz w:val="22"/>
          <w:szCs w:val="22"/>
          <w:lang w:val="sl-SI"/>
        </w:rPr>
        <w:t xml:space="preserve"> </w:t>
      </w:r>
      <w:proofErr w:type="spellStart"/>
      <w:r w:rsidRPr="00A658EC">
        <w:rPr>
          <w:sz w:val="22"/>
          <w:szCs w:val="22"/>
          <w:lang w:val="sl-SI"/>
        </w:rPr>
        <w:t>round</w:t>
      </w:r>
      <w:proofErr w:type="spellEnd"/>
      <w:r w:rsidRPr="00A658EC">
        <w:rPr>
          <w:sz w:val="22"/>
          <w:szCs w:val="22"/>
          <w:lang w:val="sl-SI"/>
        </w:rPr>
        <w:t xml:space="preserve"> </w:t>
      </w:r>
      <w:proofErr w:type="spellStart"/>
      <w:r w:rsidRPr="00A658EC">
        <w:rPr>
          <w:sz w:val="22"/>
          <w:szCs w:val="22"/>
          <w:lang w:val="sl-SI"/>
        </w:rPr>
        <w:t>robin</w:t>
      </w:r>
      <w:proofErr w:type="spellEnd"/>
      <w:r w:rsidRPr="00A658EC">
        <w:rPr>
          <w:sz w:val="22"/>
          <w:szCs w:val="22"/>
          <w:lang w:val="sl-SI"/>
        </w:rPr>
        <w:t>)</w:t>
      </w:r>
      <w:r w:rsidR="00146D3B">
        <w:rPr>
          <w:sz w:val="22"/>
          <w:szCs w:val="22"/>
          <w:lang w:val="sl-SI"/>
        </w:rPr>
        <w:t>,</w:t>
      </w:r>
    </w:p>
    <w:p w14:paraId="373193F8" w14:textId="6C2BFE43" w:rsidR="005663EB" w:rsidRPr="00A658EC" w:rsidRDefault="005663EB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vgrajen mehanizem za preprečevanje zasičenja vhodne/izhodne vrste (</w:t>
      </w:r>
      <w:proofErr w:type="spellStart"/>
      <w:r w:rsidRPr="00A658EC">
        <w:rPr>
          <w:sz w:val="22"/>
          <w:szCs w:val="22"/>
          <w:lang w:val="sl-SI"/>
        </w:rPr>
        <w:t>uteženo</w:t>
      </w:r>
      <w:proofErr w:type="spellEnd"/>
      <w:r w:rsidRPr="00A658EC">
        <w:rPr>
          <w:sz w:val="22"/>
          <w:szCs w:val="22"/>
          <w:lang w:val="sl-SI"/>
        </w:rPr>
        <w:t xml:space="preserve"> odmetavanje - WTD)</w:t>
      </w:r>
      <w:r w:rsidR="00146D3B">
        <w:rPr>
          <w:sz w:val="22"/>
          <w:szCs w:val="22"/>
          <w:lang w:val="sl-SI"/>
        </w:rPr>
        <w:t>,</w:t>
      </w:r>
    </w:p>
    <w:p w14:paraId="04065582" w14:textId="457EDEA7" w:rsidR="005663EB" w:rsidRPr="00A658EC" w:rsidRDefault="005663EB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razvrščanje paketov (</w:t>
      </w:r>
      <w:proofErr w:type="spellStart"/>
      <w:r w:rsidRPr="00A658EC">
        <w:rPr>
          <w:sz w:val="22"/>
          <w:szCs w:val="22"/>
          <w:lang w:val="sl-SI"/>
        </w:rPr>
        <w:t>classifying</w:t>
      </w:r>
      <w:proofErr w:type="spellEnd"/>
      <w:r w:rsidRPr="00A658EC">
        <w:rPr>
          <w:sz w:val="22"/>
          <w:szCs w:val="22"/>
          <w:lang w:val="sl-SI"/>
        </w:rPr>
        <w:t>)</w:t>
      </w:r>
      <w:r w:rsidR="00146D3B">
        <w:rPr>
          <w:sz w:val="22"/>
          <w:szCs w:val="22"/>
          <w:lang w:val="sl-SI"/>
        </w:rPr>
        <w:t>,</w:t>
      </w:r>
    </w:p>
    <w:p w14:paraId="020B097D" w14:textId="1E1CC943" w:rsidR="005663EB" w:rsidRPr="00A658EC" w:rsidRDefault="005663EB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proofErr w:type="spellStart"/>
      <w:r w:rsidRPr="00A658EC">
        <w:rPr>
          <w:sz w:val="22"/>
          <w:szCs w:val="22"/>
          <w:lang w:val="sl-SI"/>
        </w:rPr>
        <w:t>traffic</w:t>
      </w:r>
      <w:proofErr w:type="spellEnd"/>
      <w:r w:rsidRPr="00A658EC">
        <w:rPr>
          <w:sz w:val="22"/>
          <w:szCs w:val="22"/>
          <w:lang w:val="sl-SI"/>
        </w:rPr>
        <w:t xml:space="preserve"> </w:t>
      </w:r>
      <w:proofErr w:type="spellStart"/>
      <w:r w:rsidRPr="00A658EC">
        <w:rPr>
          <w:sz w:val="22"/>
          <w:szCs w:val="22"/>
          <w:lang w:val="sl-SI"/>
        </w:rPr>
        <w:t>policing</w:t>
      </w:r>
      <w:proofErr w:type="spellEnd"/>
      <w:r w:rsidRPr="00A658EC">
        <w:rPr>
          <w:sz w:val="22"/>
          <w:szCs w:val="22"/>
          <w:lang w:val="sl-SI"/>
        </w:rPr>
        <w:t xml:space="preserve"> (omejevanje prometa na določeno število </w:t>
      </w:r>
      <w:proofErr w:type="spellStart"/>
      <w:r w:rsidRPr="00A658EC">
        <w:rPr>
          <w:sz w:val="22"/>
          <w:szCs w:val="22"/>
          <w:lang w:val="sl-SI"/>
        </w:rPr>
        <w:t>kbit</w:t>
      </w:r>
      <w:proofErr w:type="spellEnd"/>
      <w:r w:rsidRPr="00A658EC">
        <w:rPr>
          <w:sz w:val="22"/>
          <w:szCs w:val="22"/>
          <w:lang w:val="sl-SI"/>
        </w:rPr>
        <w:t>/s) za posamezen fizični vmesnik</w:t>
      </w:r>
      <w:r w:rsidR="00146D3B">
        <w:rPr>
          <w:sz w:val="22"/>
          <w:szCs w:val="22"/>
          <w:lang w:val="sl-SI"/>
        </w:rPr>
        <w:t>,</w:t>
      </w:r>
    </w:p>
    <w:p w14:paraId="7C77A8CB" w14:textId="4F9DEF24" w:rsidR="005663EB" w:rsidRPr="00A658EC" w:rsidRDefault="005663EB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 xml:space="preserve">omejevanje poplavljanja s prometom </w:t>
      </w:r>
      <w:proofErr w:type="spellStart"/>
      <w:r w:rsidRPr="00A658EC">
        <w:rPr>
          <w:sz w:val="22"/>
          <w:szCs w:val="22"/>
          <w:lang w:val="sl-SI"/>
        </w:rPr>
        <w:t>Unicast</w:t>
      </w:r>
      <w:proofErr w:type="spellEnd"/>
      <w:r w:rsidRPr="00A658EC">
        <w:rPr>
          <w:sz w:val="22"/>
          <w:szCs w:val="22"/>
          <w:lang w:val="sl-SI"/>
        </w:rPr>
        <w:t xml:space="preserve">, </w:t>
      </w:r>
      <w:proofErr w:type="spellStart"/>
      <w:r w:rsidRPr="00A658EC">
        <w:rPr>
          <w:sz w:val="22"/>
          <w:szCs w:val="22"/>
          <w:lang w:val="sl-SI"/>
        </w:rPr>
        <w:t>Broadcast</w:t>
      </w:r>
      <w:proofErr w:type="spellEnd"/>
      <w:r w:rsidRPr="00A658EC">
        <w:rPr>
          <w:sz w:val="22"/>
          <w:szCs w:val="22"/>
          <w:lang w:val="sl-SI"/>
        </w:rPr>
        <w:t xml:space="preserve"> in </w:t>
      </w:r>
      <w:proofErr w:type="spellStart"/>
      <w:r w:rsidRPr="00A658EC">
        <w:rPr>
          <w:sz w:val="22"/>
          <w:szCs w:val="22"/>
          <w:lang w:val="sl-SI"/>
        </w:rPr>
        <w:t>Multicast</w:t>
      </w:r>
      <w:proofErr w:type="spellEnd"/>
      <w:r w:rsidRPr="00A658EC">
        <w:rPr>
          <w:sz w:val="22"/>
          <w:szCs w:val="22"/>
          <w:lang w:val="sl-SI"/>
        </w:rPr>
        <w:t xml:space="preserve"> za vsakega posebej ločeno na vmesnik</w:t>
      </w:r>
      <w:r w:rsidR="00146D3B">
        <w:rPr>
          <w:sz w:val="22"/>
          <w:szCs w:val="22"/>
          <w:lang w:val="sl-SI"/>
        </w:rPr>
        <w:t>,</w:t>
      </w:r>
    </w:p>
    <w:p w14:paraId="15937048" w14:textId="77777777" w:rsidR="005663EB" w:rsidRPr="00A658EC" w:rsidRDefault="005663EB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označevanje oz. barvanje paketov (</w:t>
      </w:r>
      <w:proofErr w:type="spellStart"/>
      <w:r w:rsidRPr="00A658EC">
        <w:rPr>
          <w:sz w:val="22"/>
          <w:szCs w:val="22"/>
          <w:lang w:val="sl-SI"/>
        </w:rPr>
        <w:t>marking</w:t>
      </w:r>
      <w:proofErr w:type="spellEnd"/>
      <w:r w:rsidRPr="00A658EC">
        <w:rPr>
          <w:sz w:val="22"/>
          <w:szCs w:val="22"/>
          <w:lang w:val="sl-SI"/>
        </w:rPr>
        <w:t xml:space="preserve"> - nastavljanje </w:t>
      </w:r>
      <w:proofErr w:type="spellStart"/>
      <w:r w:rsidRPr="00A658EC">
        <w:rPr>
          <w:sz w:val="22"/>
          <w:szCs w:val="22"/>
          <w:lang w:val="sl-SI"/>
        </w:rPr>
        <w:t>QoS</w:t>
      </w:r>
      <w:proofErr w:type="spellEnd"/>
      <w:r w:rsidRPr="00A658EC">
        <w:rPr>
          <w:sz w:val="22"/>
          <w:szCs w:val="22"/>
          <w:lang w:val="sl-SI"/>
        </w:rPr>
        <w:t xml:space="preserve"> bitov),</w:t>
      </w:r>
    </w:p>
    <w:p w14:paraId="5447405D" w14:textId="59A1D1FE" w:rsidR="005663EB" w:rsidRPr="00A658EC" w:rsidRDefault="005663EB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lastRenderedPageBreak/>
        <w:t xml:space="preserve">vsi </w:t>
      </w:r>
      <w:proofErr w:type="spellStart"/>
      <w:r w:rsidRPr="00A658EC">
        <w:rPr>
          <w:sz w:val="22"/>
          <w:szCs w:val="22"/>
          <w:lang w:val="sl-SI"/>
        </w:rPr>
        <w:t>QoS</w:t>
      </w:r>
      <w:proofErr w:type="spellEnd"/>
      <w:r w:rsidRPr="00A658EC">
        <w:rPr>
          <w:sz w:val="22"/>
          <w:szCs w:val="22"/>
          <w:lang w:val="sl-SI"/>
        </w:rPr>
        <w:t xml:space="preserve"> mehanizmi (</w:t>
      </w:r>
      <w:proofErr w:type="spellStart"/>
      <w:r w:rsidRPr="00A658EC">
        <w:rPr>
          <w:sz w:val="22"/>
          <w:szCs w:val="22"/>
          <w:lang w:val="sl-SI"/>
        </w:rPr>
        <w:t>scheduling</w:t>
      </w:r>
      <w:proofErr w:type="spellEnd"/>
      <w:r w:rsidRPr="00A658EC">
        <w:rPr>
          <w:sz w:val="22"/>
          <w:szCs w:val="22"/>
          <w:lang w:val="sl-SI"/>
        </w:rPr>
        <w:t xml:space="preserve">, </w:t>
      </w:r>
      <w:proofErr w:type="spellStart"/>
      <w:r w:rsidRPr="00A658EC">
        <w:rPr>
          <w:sz w:val="22"/>
          <w:szCs w:val="22"/>
          <w:lang w:val="sl-SI"/>
        </w:rPr>
        <w:t>classifying</w:t>
      </w:r>
      <w:proofErr w:type="spellEnd"/>
      <w:r w:rsidRPr="00A658EC">
        <w:rPr>
          <w:sz w:val="22"/>
          <w:szCs w:val="22"/>
          <w:lang w:val="sl-SI"/>
        </w:rPr>
        <w:t xml:space="preserve">, </w:t>
      </w:r>
      <w:proofErr w:type="spellStart"/>
      <w:r w:rsidRPr="00A658EC">
        <w:rPr>
          <w:sz w:val="22"/>
          <w:szCs w:val="22"/>
          <w:lang w:val="sl-SI"/>
        </w:rPr>
        <w:t>policing</w:t>
      </w:r>
      <w:proofErr w:type="spellEnd"/>
      <w:r w:rsidRPr="00A658EC">
        <w:rPr>
          <w:sz w:val="22"/>
          <w:szCs w:val="22"/>
          <w:lang w:val="sl-SI"/>
        </w:rPr>
        <w:t xml:space="preserve"> in </w:t>
      </w:r>
      <w:proofErr w:type="spellStart"/>
      <w:r w:rsidRPr="00A658EC">
        <w:rPr>
          <w:sz w:val="22"/>
          <w:szCs w:val="22"/>
          <w:lang w:val="sl-SI"/>
        </w:rPr>
        <w:t>marking</w:t>
      </w:r>
      <w:proofErr w:type="spellEnd"/>
      <w:r w:rsidRPr="00A658EC">
        <w:rPr>
          <w:sz w:val="22"/>
          <w:szCs w:val="22"/>
          <w:lang w:val="sl-SI"/>
        </w:rPr>
        <w:t xml:space="preserve">) so </w:t>
      </w:r>
      <w:proofErr w:type="spellStart"/>
      <w:r w:rsidRPr="00A658EC">
        <w:rPr>
          <w:sz w:val="22"/>
          <w:szCs w:val="22"/>
          <w:lang w:val="sl-SI"/>
        </w:rPr>
        <w:t>wire-rate</w:t>
      </w:r>
      <w:proofErr w:type="spellEnd"/>
      <w:r w:rsidRPr="00A658EC">
        <w:rPr>
          <w:sz w:val="22"/>
          <w:szCs w:val="22"/>
          <w:lang w:val="sl-SI"/>
        </w:rPr>
        <w:t>. Njihova uporaba ne sme vplivati na prepustnost in delovanje ostalih funkcij stikala/sklada</w:t>
      </w:r>
      <w:r w:rsidR="00146D3B">
        <w:rPr>
          <w:sz w:val="22"/>
          <w:szCs w:val="22"/>
          <w:lang w:val="sl-SI"/>
        </w:rPr>
        <w:t>,</w:t>
      </w:r>
    </w:p>
    <w:p w14:paraId="4C7D1131" w14:textId="28EBF31D" w:rsidR="005663EB" w:rsidRPr="00A658EC" w:rsidRDefault="005663EB" w:rsidP="001D0D1B">
      <w:pPr>
        <w:pStyle w:val="ListParagraph"/>
        <w:numPr>
          <w:ilvl w:val="0"/>
          <w:numId w:val="10"/>
        </w:numPr>
        <w:contextualSpacing/>
        <w:jc w:val="both"/>
        <w:rPr>
          <w:sz w:val="22"/>
          <w:szCs w:val="22"/>
          <w:lang w:val="sl-SI"/>
        </w:rPr>
      </w:pPr>
      <w:r w:rsidRPr="00A658EC">
        <w:rPr>
          <w:sz w:val="22"/>
          <w:szCs w:val="22"/>
          <w:lang w:val="sl-SI"/>
        </w:rPr>
        <w:t>podpora za zbiranje informacij o podatkovnih tokovih in pošiljanje poročil na centralni sistem za upravljanje</w:t>
      </w:r>
      <w:r w:rsidR="00146D3B">
        <w:rPr>
          <w:sz w:val="22"/>
          <w:szCs w:val="22"/>
          <w:lang w:val="sl-SI"/>
        </w:rPr>
        <w:t>,</w:t>
      </w:r>
    </w:p>
    <w:p w14:paraId="750963BB" w14:textId="77777777" w:rsidR="005663EB" w:rsidRPr="00453B21" w:rsidRDefault="005663EB" w:rsidP="001D0D1B">
      <w:pPr>
        <w:pStyle w:val="ListParagraph"/>
        <w:widowControl/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stikalo mora imeti kapaciteto za zbiranje statistike za vsaj 16000 podatkovnih tokov.</w:t>
      </w:r>
    </w:p>
    <w:p w14:paraId="04440276" w14:textId="77777777" w:rsidR="005663EB" w:rsidRPr="00961E7B" w:rsidRDefault="005663EB" w:rsidP="001D0D1B">
      <w:pPr>
        <w:pStyle w:val="ListParagraph"/>
        <w:widowControl/>
        <w:numPr>
          <w:ilvl w:val="0"/>
          <w:numId w:val="30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61E7B">
        <w:rPr>
          <w:sz w:val="22"/>
          <w:szCs w:val="22"/>
          <w:lang w:val="sl-SI"/>
        </w:rPr>
        <w:t>Nadzor in upravljanje:</w:t>
      </w:r>
    </w:p>
    <w:p w14:paraId="401F105B" w14:textId="12FDC631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za upravljanje in konfiguracijo preko CLI, SSH in WEB vmesnika</w:t>
      </w:r>
      <w:r w:rsidR="00146D3B">
        <w:rPr>
          <w:sz w:val="22"/>
          <w:szCs w:val="22"/>
          <w:lang w:val="sl-SI"/>
        </w:rPr>
        <w:t>,</w:t>
      </w:r>
    </w:p>
    <w:p w14:paraId="02C34256" w14:textId="7EF9F452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naslova IPv6</w:t>
      </w:r>
      <w:r w:rsidR="00146D3B">
        <w:rPr>
          <w:sz w:val="22"/>
          <w:szCs w:val="22"/>
          <w:lang w:val="sl-SI"/>
        </w:rPr>
        <w:t>,</w:t>
      </w:r>
    </w:p>
    <w:p w14:paraId="17D49777" w14:textId="715F4EE5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upravljanja preko vmesnika USB</w:t>
      </w:r>
      <w:r w:rsidR="00146D3B">
        <w:rPr>
          <w:sz w:val="22"/>
          <w:szCs w:val="22"/>
          <w:lang w:val="sl-SI"/>
        </w:rPr>
        <w:t>,</w:t>
      </w:r>
    </w:p>
    <w:p w14:paraId="51C368E1" w14:textId="00185DF2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možnost upravljanja preko ločenega fizičnega vmesnika </w:t>
      </w:r>
      <w:proofErr w:type="spellStart"/>
      <w:r w:rsidRPr="00453B21">
        <w:rPr>
          <w:sz w:val="22"/>
          <w:szCs w:val="22"/>
          <w:lang w:val="sl-SI"/>
        </w:rPr>
        <w:t>Ethernet</w:t>
      </w:r>
      <w:proofErr w:type="spellEnd"/>
      <w:r w:rsidR="00146D3B">
        <w:rPr>
          <w:sz w:val="22"/>
          <w:szCs w:val="22"/>
          <w:lang w:val="sl-SI"/>
        </w:rPr>
        <w:t>,</w:t>
      </w:r>
    </w:p>
    <w:p w14:paraId="509B5681" w14:textId="7571AD76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shranjevanju in nalaganju konfiguracije stikala v format ASCII</w:t>
      </w:r>
      <w:r w:rsidR="00146D3B">
        <w:rPr>
          <w:sz w:val="22"/>
          <w:szCs w:val="22"/>
          <w:lang w:val="sl-SI"/>
        </w:rPr>
        <w:t>,</w:t>
      </w:r>
    </w:p>
    <w:p w14:paraId="725279BD" w14:textId="16D98CBD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aktiviranje prejšnje konfiguracije</w:t>
      </w:r>
      <w:r w:rsidR="00146D3B">
        <w:rPr>
          <w:sz w:val="22"/>
          <w:szCs w:val="22"/>
          <w:lang w:val="sl-SI"/>
        </w:rPr>
        <w:t>,</w:t>
      </w:r>
    </w:p>
    <w:p w14:paraId="6115308F" w14:textId="21DCDDBE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TFTP in FTP za nadgradnjo programske opreme, ter prenosu konfiguracij</w:t>
      </w:r>
      <w:r w:rsidR="00146D3B">
        <w:rPr>
          <w:sz w:val="22"/>
          <w:szCs w:val="22"/>
          <w:lang w:val="sl-SI"/>
        </w:rPr>
        <w:t>,</w:t>
      </w:r>
    </w:p>
    <w:p w14:paraId="04F4C32E" w14:textId="3DF3F4C6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protokolu NTP za časovno sinhronizacijo</w:t>
      </w:r>
      <w:r w:rsidR="00146D3B">
        <w:rPr>
          <w:sz w:val="22"/>
          <w:szCs w:val="22"/>
          <w:lang w:val="sl-SI"/>
        </w:rPr>
        <w:t>,</w:t>
      </w:r>
    </w:p>
    <w:p w14:paraId="3CF07E66" w14:textId="1F2C070F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odkrivanja sosednjih naprav (</w:t>
      </w:r>
      <w:proofErr w:type="spellStart"/>
      <w:r w:rsidRPr="00453B21">
        <w:rPr>
          <w:sz w:val="22"/>
          <w:szCs w:val="22"/>
          <w:lang w:val="sl-SI"/>
        </w:rPr>
        <w:t>Neighbor</w:t>
      </w:r>
      <w:proofErr w:type="spellEnd"/>
      <w:r w:rsidRPr="00453B21">
        <w:rPr>
          <w:sz w:val="22"/>
          <w:szCs w:val="22"/>
          <w:lang w:val="sl-SI"/>
        </w:rPr>
        <w:t xml:space="preserve"> </w:t>
      </w:r>
      <w:proofErr w:type="spellStart"/>
      <w:r w:rsidRPr="00453B21">
        <w:rPr>
          <w:sz w:val="22"/>
          <w:szCs w:val="22"/>
          <w:lang w:val="sl-SI"/>
        </w:rPr>
        <w:t>learning</w:t>
      </w:r>
      <w:proofErr w:type="spellEnd"/>
      <w:r w:rsidRPr="00453B21">
        <w:rPr>
          <w:sz w:val="22"/>
          <w:szCs w:val="22"/>
          <w:lang w:val="sl-SI"/>
        </w:rPr>
        <w:t>)</w:t>
      </w:r>
      <w:r w:rsidR="00146D3B">
        <w:rPr>
          <w:sz w:val="22"/>
          <w:szCs w:val="22"/>
          <w:lang w:val="sl-SI"/>
        </w:rPr>
        <w:t>,</w:t>
      </w:r>
    </w:p>
    <w:p w14:paraId="712DDBDA" w14:textId="20702A39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protokolom SNMPv1, v2c in v3 ter podpora RMON</w:t>
      </w:r>
      <w:r w:rsidR="00146D3B">
        <w:rPr>
          <w:sz w:val="22"/>
          <w:szCs w:val="22"/>
          <w:lang w:val="sl-SI"/>
        </w:rPr>
        <w:t>,</w:t>
      </w:r>
    </w:p>
    <w:p w14:paraId="0758415F" w14:textId="4C559E7F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podpora prenosa sporočil stikala do strežnika sporočil </w:t>
      </w:r>
      <w:proofErr w:type="spellStart"/>
      <w:r w:rsidRPr="00453B21">
        <w:rPr>
          <w:sz w:val="22"/>
          <w:szCs w:val="22"/>
          <w:lang w:val="sl-SI"/>
        </w:rPr>
        <w:t>Syslog</w:t>
      </w:r>
      <w:proofErr w:type="spellEnd"/>
      <w:r w:rsidR="00146D3B">
        <w:rPr>
          <w:sz w:val="22"/>
          <w:szCs w:val="22"/>
          <w:lang w:val="sl-SI"/>
        </w:rPr>
        <w:t>,</w:t>
      </w:r>
    </w:p>
    <w:p w14:paraId="5FD080B3" w14:textId="205D0249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preslikave prometa enega ali več vmesnikov  oziroma navideznega omrežja na izhod za priklop analizatorja prometa (SPAN)</w:t>
      </w:r>
      <w:r w:rsidR="00146D3B">
        <w:rPr>
          <w:sz w:val="22"/>
          <w:szCs w:val="22"/>
          <w:lang w:val="sl-SI"/>
        </w:rPr>
        <w:t>,</w:t>
      </w:r>
    </w:p>
    <w:p w14:paraId="5CE62CCA" w14:textId="6C6FFE54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možnost preslikave prometa enega ali več vmesnikov  oziroma navideznega omrežja na poseben VLAN, ki ga lahko zaključimo na vmesniku drugega stikala (</w:t>
      </w:r>
      <w:proofErr w:type="spellStart"/>
      <w:r w:rsidRPr="00453B21">
        <w:rPr>
          <w:sz w:val="22"/>
          <w:szCs w:val="22"/>
          <w:lang w:val="sl-SI"/>
        </w:rPr>
        <w:t>Remote</w:t>
      </w:r>
      <w:proofErr w:type="spellEnd"/>
      <w:r w:rsidRPr="00453B21">
        <w:rPr>
          <w:sz w:val="22"/>
          <w:szCs w:val="22"/>
          <w:lang w:val="sl-SI"/>
        </w:rPr>
        <w:t>-SPAN)</w:t>
      </w:r>
      <w:r w:rsidR="00146D3B">
        <w:rPr>
          <w:sz w:val="22"/>
          <w:szCs w:val="22"/>
          <w:lang w:val="sl-SI"/>
        </w:rPr>
        <w:t>,</w:t>
      </w:r>
    </w:p>
    <w:p w14:paraId="05513274" w14:textId="16671ED8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mehanizmu za preverjanje in onemogočanje enosmernosti povezave na optičnih vmesnikih (UDLD)</w:t>
      </w:r>
      <w:r w:rsidR="00146D3B">
        <w:rPr>
          <w:sz w:val="22"/>
          <w:szCs w:val="22"/>
          <w:lang w:val="sl-SI"/>
        </w:rPr>
        <w:t>,</w:t>
      </w:r>
    </w:p>
    <w:p w14:paraId="1709434A" w14:textId="0480BE48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omogočanje prenosa informacij o nastavljenih VLAN-ih med sosednjimi vozlišči</w:t>
      </w:r>
      <w:r w:rsidR="00146D3B">
        <w:rPr>
          <w:sz w:val="22"/>
          <w:szCs w:val="22"/>
          <w:lang w:val="sl-SI"/>
        </w:rPr>
        <w:t>,</w:t>
      </w:r>
    </w:p>
    <w:p w14:paraId="59673BBB" w14:textId="7048AD48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podpora za avtomatsko konfiguriranje stikala preko protokola </w:t>
      </w:r>
      <w:proofErr w:type="spellStart"/>
      <w:r w:rsidRPr="00453B21">
        <w:rPr>
          <w:sz w:val="22"/>
          <w:szCs w:val="22"/>
          <w:lang w:val="sl-SI"/>
        </w:rPr>
        <w:t>iPXE</w:t>
      </w:r>
      <w:proofErr w:type="spellEnd"/>
      <w:r w:rsidRPr="00453B21">
        <w:rPr>
          <w:sz w:val="22"/>
          <w:szCs w:val="22"/>
          <w:lang w:val="sl-SI"/>
        </w:rPr>
        <w:t xml:space="preserve"> (</w:t>
      </w:r>
      <w:proofErr w:type="spellStart"/>
      <w:r w:rsidRPr="00453B21">
        <w:rPr>
          <w:sz w:val="22"/>
          <w:szCs w:val="22"/>
          <w:lang w:val="sl-SI"/>
        </w:rPr>
        <w:t>Plug&amp;Play</w:t>
      </w:r>
      <w:proofErr w:type="spellEnd"/>
      <w:r w:rsidRPr="00453B21">
        <w:rPr>
          <w:sz w:val="22"/>
          <w:szCs w:val="22"/>
          <w:lang w:val="sl-SI"/>
        </w:rPr>
        <w:t>)</w:t>
      </w:r>
      <w:r w:rsidR="00146D3B">
        <w:rPr>
          <w:sz w:val="22"/>
          <w:szCs w:val="22"/>
          <w:lang w:val="sl-SI"/>
        </w:rPr>
        <w:t>,</w:t>
      </w:r>
    </w:p>
    <w:p w14:paraId="686B6A92" w14:textId="50AAB02D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protokolom NETCONF in RESTCONF</w:t>
      </w:r>
      <w:r w:rsidR="00146D3B">
        <w:rPr>
          <w:sz w:val="22"/>
          <w:szCs w:val="22"/>
          <w:lang w:val="sl-SI"/>
        </w:rPr>
        <w:t>,</w:t>
      </w:r>
    </w:p>
    <w:p w14:paraId="7BE4439E" w14:textId="0FC12B2B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podpora protokolu </w:t>
      </w:r>
      <w:proofErr w:type="spellStart"/>
      <w:r w:rsidRPr="00453B21">
        <w:rPr>
          <w:sz w:val="22"/>
          <w:szCs w:val="22"/>
          <w:lang w:val="sl-SI"/>
        </w:rPr>
        <w:t>gNMI</w:t>
      </w:r>
      <w:proofErr w:type="spellEnd"/>
      <w:r w:rsidR="00146D3B">
        <w:rPr>
          <w:sz w:val="22"/>
          <w:szCs w:val="22"/>
          <w:lang w:val="sl-SI"/>
        </w:rPr>
        <w:t>,</w:t>
      </w:r>
    </w:p>
    <w:p w14:paraId="7F0309C4" w14:textId="061BA953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avtomatskemu proženju skript glede na različne akcije v stikalu (</w:t>
      </w:r>
      <w:proofErr w:type="spellStart"/>
      <w:r w:rsidRPr="00453B21">
        <w:rPr>
          <w:sz w:val="22"/>
          <w:szCs w:val="22"/>
          <w:lang w:val="sl-SI"/>
        </w:rPr>
        <w:t>npr</w:t>
      </w:r>
      <w:proofErr w:type="spellEnd"/>
      <w:r w:rsidRPr="00453B21">
        <w:rPr>
          <w:sz w:val="22"/>
          <w:szCs w:val="22"/>
          <w:lang w:val="sl-SI"/>
        </w:rPr>
        <w:t>: sprememba konfiguracije, napaka na vmesniku, časovne definirane akcije, kritični alarmi,….)</w:t>
      </w:r>
      <w:r w:rsidR="00146D3B">
        <w:rPr>
          <w:sz w:val="22"/>
          <w:szCs w:val="22"/>
          <w:lang w:val="sl-SI"/>
        </w:rPr>
        <w:t>,</w:t>
      </w:r>
    </w:p>
    <w:p w14:paraId="329AB0B2" w14:textId="31321E2A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>podpora pošiljanja e-mail sporočil neposredno iz stikala</w:t>
      </w:r>
      <w:r w:rsidR="00146D3B">
        <w:rPr>
          <w:sz w:val="22"/>
          <w:szCs w:val="22"/>
          <w:lang w:val="sl-SI"/>
        </w:rPr>
        <w:t>,</w:t>
      </w:r>
    </w:p>
    <w:p w14:paraId="73796651" w14:textId="78EC08B3" w:rsidR="005663EB" w:rsidRPr="00453B21" w:rsidRDefault="005663EB" w:rsidP="001D0D1B">
      <w:pPr>
        <w:pStyle w:val="ListParagraph"/>
        <w:numPr>
          <w:ilvl w:val="0"/>
          <w:numId w:val="9"/>
        </w:numPr>
        <w:contextualSpacing/>
        <w:jc w:val="both"/>
        <w:rPr>
          <w:sz w:val="22"/>
          <w:szCs w:val="22"/>
          <w:lang w:val="sl-SI"/>
        </w:rPr>
      </w:pPr>
      <w:r w:rsidRPr="00453B21">
        <w:rPr>
          <w:sz w:val="22"/>
          <w:szCs w:val="22"/>
          <w:lang w:val="sl-SI"/>
        </w:rPr>
        <w:t xml:space="preserve">podpora upravljanju stikala preko obstoječega sistema </w:t>
      </w:r>
      <w:proofErr w:type="spellStart"/>
      <w:r w:rsidRPr="00453B21">
        <w:rPr>
          <w:sz w:val="22"/>
          <w:szCs w:val="22"/>
          <w:lang w:val="sl-SI"/>
        </w:rPr>
        <w:t>Cisco</w:t>
      </w:r>
      <w:proofErr w:type="spellEnd"/>
      <w:r w:rsidRPr="00453B21">
        <w:rPr>
          <w:sz w:val="22"/>
          <w:szCs w:val="22"/>
          <w:lang w:val="sl-SI"/>
        </w:rPr>
        <w:t xml:space="preserve"> ISE</w:t>
      </w:r>
      <w:r w:rsidR="008F528F">
        <w:rPr>
          <w:sz w:val="22"/>
          <w:szCs w:val="22"/>
          <w:lang w:val="sl-SI"/>
        </w:rPr>
        <w:t>,</w:t>
      </w:r>
      <w:r w:rsidRPr="00453B21">
        <w:rPr>
          <w:sz w:val="22"/>
          <w:szCs w:val="22"/>
          <w:lang w:val="sl-SI"/>
        </w:rPr>
        <w:t xml:space="preserve"> </w:t>
      </w:r>
      <w:proofErr w:type="spellStart"/>
      <w:r w:rsidRPr="00453B21">
        <w:rPr>
          <w:sz w:val="22"/>
          <w:szCs w:val="22"/>
          <w:lang w:val="sl-SI"/>
        </w:rPr>
        <w:t>Cisco</w:t>
      </w:r>
      <w:proofErr w:type="spellEnd"/>
      <w:r w:rsidRPr="00453B21">
        <w:rPr>
          <w:sz w:val="22"/>
          <w:szCs w:val="22"/>
          <w:lang w:val="sl-SI"/>
        </w:rPr>
        <w:t xml:space="preserve"> Prime</w:t>
      </w:r>
      <w:r w:rsidR="008F528F">
        <w:rPr>
          <w:sz w:val="22"/>
          <w:szCs w:val="22"/>
          <w:lang w:val="sl-SI"/>
        </w:rPr>
        <w:t xml:space="preserve"> in </w:t>
      </w:r>
      <w:proofErr w:type="spellStart"/>
      <w:r w:rsidR="008F528F">
        <w:rPr>
          <w:sz w:val="22"/>
          <w:szCs w:val="22"/>
          <w:lang w:val="sl-SI"/>
        </w:rPr>
        <w:t>Cisco</w:t>
      </w:r>
      <w:proofErr w:type="spellEnd"/>
      <w:r w:rsidR="008F528F">
        <w:rPr>
          <w:sz w:val="22"/>
          <w:szCs w:val="22"/>
          <w:lang w:val="sl-SI"/>
        </w:rPr>
        <w:t xml:space="preserve"> DNA Center. </w:t>
      </w:r>
    </w:p>
    <w:p w14:paraId="13572079" w14:textId="77777777" w:rsidR="005663EB" w:rsidRPr="00961E7B" w:rsidRDefault="005663EB" w:rsidP="001D0D1B">
      <w:pPr>
        <w:pStyle w:val="ListParagraph"/>
        <w:widowControl/>
        <w:numPr>
          <w:ilvl w:val="0"/>
          <w:numId w:val="30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Zahtevana programska oprema, naročnine in licence</w:t>
      </w:r>
      <w:r w:rsidRPr="00961E7B">
        <w:rPr>
          <w:bCs/>
          <w:sz w:val="22"/>
          <w:szCs w:val="22"/>
          <w:lang w:val="sl-SI"/>
        </w:rPr>
        <w:t>:</w:t>
      </w:r>
    </w:p>
    <w:p w14:paraId="10857CEE" w14:textId="77777777" w:rsidR="005663EB" w:rsidRPr="00B42DDE" w:rsidRDefault="005663EB" w:rsidP="001D0D1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programska oprema mora zagotavljati vse zgoraj </w:t>
      </w:r>
      <w:r>
        <w:rPr>
          <w:sz w:val="22"/>
          <w:szCs w:val="22"/>
          <w:lang w:val="sl-SI"/>
        </w:rPr>
        <w:t>zahtevane</w:t>
      </w:r>
      <w:r w:rsidRPr="00B42DDE">
        <w:rPr>
          <w:sz w:val="22"/>
          <w:szCs w:val="22"/>
          <w:lang w:val="sl-SI"/>
        </w:rPr>
        <w:t xml:space="preserve"> funkcionalnosti,</w:t>
      </w:r>
    </w:p>
    <w:p w14:paraId="6C166810" w14:textId="76F2E540" w:rsidR="005663EB" w:rsidRPr="00B42DDE" w:rsidRDefault="005663EB" w:rsidP="001D0D1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jc w:val="both"/>
        <w:rPr>
          <w:sz w:val="22"/>
          <w:szCs w:val="22"/>
          <w:lang w:val="sl-SI"/>
        </w:rPr>
      </w:pPr>
      <w:r w:rsidRPr="00B42DDE">
        <w:rPr>
          <w:sz w:val="22"/>
          <w:szCs w:val="22"/>
          <w:lang w:val="sl-SI"/>
        </w:rPr>
        <w:t xml:space="preserve">v primeru, da je za delovanje zgoraj naštetih funkcionalnosti potreba </w:t>
      </w:r>
      <w:r>
        <w:rPr>
          <w:sz w:val="22"/>
          <w:szCs w:val="22"/>
          <w:lang w:val="sl-SI"/>
        </w:rPr>
        <w:t>ustrezna</w:t>
      </w:r>
      <w:r w:rsidRPr="00B42DDE">
        <w:rPr>
          <w:sz w:val="22"/>
          <w:szCs w:val="22"/>
          <w:lang w:val="sl-SI"/>
        </w:rPr>
        <w:t xml:space="preserve"> licenca</w:t>
      </w:r>
      <w:r>
        <w:rPr>
          <w:sz w:val="22"/>
          <w:szCs w:val="22"/>
          <w:lang w:val="sl-SI"/>
        </w:rPr>
        <w:t xml:space="preserve"> ali naročnina</w:t>
      </w:r>
      <w:r w:rsidRPr="00B42DDE">
        <w:rPr>
          <w:sz w:val="22"/>
          <w:szCs w:val="22"/>
          <w:lang w:val="sl-SI"/>
        </w:rPr>
        <w:t xml:space="preserve">, mora biti </w:t>
      </w:r>
      <w:r>
        <w:rPr>
          <w:sz w:val="22"/>
          <w:szCs w:val="22"/>
          <w:lang w:val="sl-SI"/>
        </w:rPr>
        <w:t>vključena za ves čas trajanja pogodbe</w:t>
      </w:r>
      <w:r w:rsidR="00146D3B">
        <w:rPr>
          <w:sz w:val="22"/>
          <w:szCs w:val="22"/>
          <w:lang w:val="sl-SI"/>
        </w:rPr>
        <w:t>,</w:t>
      </w:r>
    </w:p>
    <w:p w14:paraId="32A31118" w14:textId="77777777" w:rsidR="005663EB" w:rsidRPr="00961E7B" w:rsidRDefault="005663EB" w:rsidP="001D0D1B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9746AA">
        <w:rPr>
          <w:sz w:val="22"/>
          <w:szCs w:val="22"/>
          <w:lang w:val="sl-SI"/>
        </w:rPr>
        <w:t>za opcijske funkcionalnosti se licenca</w:t>
      </w:r>
      <w:r>
        <w:rPr>
          <w:sz w:val="22"/>
          <w:szCs w:val="22"/>
          <w:lang w:val="sl-SI"/>
        </w:rPr>
        <w:t xml:space="preserve"> ali naročnina</w:t>
      </w:r>
      <w:r w:rsidRPr="009746AA">
        <w:rPr>
          <w:sz w:val="22"/>
          <w:szCs w:val="22"/>
          <w:lang w:val="sl-SI"/>
        </w:rPr>
        <w:t xml:space="preserve"> lahko dokupi kasneje</w:t>
      </w:r>
      <w:r w:rsidRPr="00961E7B">
        <w:rPr>
          <w:sz w:val="22"/>
          <w:szCs w:val="22"/>
          <w:lang w:val="sl-SI"/>
        </w:rPr>
        <w:t>.</w:t>
      </w:r>
    </w:p>
    <w:p w14:paraId="34D3931F" w14:textId="77777777" w:rsidR="005663EB" w:rsidRPr="00961E7B" w:rsidRDefault="005663EB" w:rsidP="001D0D1B">
      <w:pPr>
        <w:pStyle w:val="ListParagraph"/>
        <w:widowControl/>
        <w:numPr>
          <w:ilvl w:val="0"/>
          <w:numId w:val="30"/>
        </w:numPr>
        <w:suppressAutoHyphens w:val="0"/>
        <w:spacing w:after="0" w:line="240" w:lineRule="auto"/>
        <w:contextualSpacing/>
        <w:rPr>
          <w:bCs/>
          <w:sz w:val="22"/>
          <w:szCs w:val="22"/>
          <w:lang w:val="sl-SI"/>
        </w:rPr>
      </w:pPr>
      <w:r>
        <w:rPr>
          <w:bCs/>
          <w:sz w:val="22"/>
          <w:szCs w:val="22"/>
          <w:lang w:val="sl-SI"/>
        </w:rPr>
        <w:t>Zahtevani povezovalni kabli in dodatna oprema</w:t>
      </w:r>
      <w:r w:rsidRPr="00961E7B">
        <w:rPr>
          <w:bCs/>
          <w:sz w:val="22"/>
          <w:szCs w:val="22"/>
          <w:lang w:val="sl-SI"/>
        </w:rPr>
        <w:t>:</w:t>
      </w:r>
    </w:p>
    <w:p w14:paraId="61D1BD4D" w14:textId="4E236C0F" w:rsidR="005663EB" w:rsidRPr="009454F8" w:rsidRDefault="005663EB" w:rsidP="001D0D1B">
      <w:pPr>
        <w:pStyle w:val="ListParagraph"/>
        <w:numPr>
          <w:ilvl w:val="0"/>
          <w:numId w:val="6"/>
        </w:numPr>
        <w:contextualSpacing/>
        <w:rPr>
          <w:sz w:val="22"/>
          <w:szCs w:val="22"/>
          <w:lang w:val="sl-SI"/>
        </w:rPr>
      </w:pPr>
      <w:r w:rsidRPr="009454F8">
        <w:rPr>
          <w:sz w:val="22"/>
          <w:szCs w:val="22"/>
          <w:lang w:val="sl-SI"/>
        </w:rPr>
        <w:t xml:space="preserve">skladovna povezava </w:t>
      </w:r>
      <w:r w:rsidR="008F528F" w:rsidRPr="009454F8">
        <w:rPr>
          <w:sz w:val="22"/>
          <w:szCs w:val="22"/>
          <w:lang w:val="sl-SI"/>
        </w:rPr>
        <w:t>ni zahtevana, stikalo mora omogočati kasnejšo nadgradnjo za podporo skladovni povezavi</w:t>
      </w:r>
      <w:r w:rsidR="00146D3B">
        <w:rPr>
          <w:sz w:val="22"/>
          <w:szCs w:val="22"/>
          <w:lang w:val="sl-SI"/>
        </w:rPr>
        <w:t>,</w:t>
      </w:r>
    </w:p>
    <w:p w14:paraId="1681BF8D" w14:textId="72DD7759" w:rsidR="00380E07" w:rsidRDefault="00380E07" w:rsidP="00380E07">
      <w:pPr>
        <w:pStyle w:val="ListParagraph"/>
        <w:widowControl/>
        <w:numPr>
          <w:ilvl w:val="0"/>
          <w:numId w:val="6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vsako stikalo</w:t>
      </w:r>
      <w:r w:rsidRPr="00C162D0">
        <w:rPr>
          <w:sz w:val="22"/>
          <w:szCs w:val="22"/>
          <w:lang w:val="sl-SI"/>
        </w:rPr>
        <w:t xml:space="preserve"> mora imeti vsaj 4x 10 </w:t>
      </w:r>
      <w:proofErr w:type="spellStart"/>
      <w:r w:rsidRPr="00C162D0">
        <w:rPr>
          <w:sz w:val="22"/>
          <w:szCs w:val="22"/>
          <w:lang w:val="sl-SI"/>
        </w:rPr>
        <w:t>Gbps</w:t>
      </w:r>
      <w:proofErr w:type="spellEnd"/>
      <w:r w:rsidRPr="00C162D0">
        <w:rPr>
          <w:sz w:val="22"/>
          <w:szCs w:val="22"/>
          <w:lang w:val="sl-SI"/>
        </w:rPr>
        <w:t xml:space="preserve"> SFP+ modul</w:t>
      </w:r>
      <w:r w:rsidR="00CB59A5">
        <w:rPr>
          <w:sz w:val="22"/>
          <w:szCs w:val="22"/>
          <w:lang w:val="sl-SI"/>
        </w:rPr>
        <w:t>.</w:t>
      </w:r>
    </w:p>
    <w:p w14:paraId="7E564DEB" w14:textId="77777777" w:rsidR="005663EB" w:rsidRDefault="005663EB" w:rsidP="005663EB">
      <w:pPr>
        <w:pStyle w:val="Header"/>
        <w:jc w:val="both"/>
        <w:rPr>
          <w:sz w:val="22"/>
          <w:szCs w:val="22"/>
        </w:rPr>
      </w:pPr>
    </w:p>
    <w:p w14:paraId="53D53544" w14:textId="77777777" w:rsidR="001C01B2" w:rsidRPr="00961E7B" w:rsidRDefault="001C01B2" w:rsidP="00961E7B">
      <w:pPr>
        <w:pStyle w:val="Header"/>
        <w:jc w:val="both"/>
        <w:rPr>
          <w:sz w:val="22"/>
          <w:szCs w:val="22"/>
        </w:rPr>
      </w:pPr>
    </w:p>
    <w:p w14:paraId="551177BA" w14:textId="47D250C3" w:rsidR="00961E7B" w:rsidRPr="00952D6D" w:rsidRDefault="00F24950" w:rsidP="00961E7B">
      <w:pPr>
        <w:pStyle w:val="Header"/>
        <w:tabs>
          <w:tab w:val="left" w:pos="708"/>
        </w:tabs>
        <w:spacing w:after="120"/>
        <w:rPr>
          <w:b/>
          <w:color w:val="00B050"/>
          <w:sz w:val="22"/>
          <w:szCs w:val="22"/>
          <w:u w:val="single"/>
        </w:rPr>
      </w:pPr>
      <w:bookmarkStart w:id="2" w:name="_Hlk8290292"/>
      <w:r w:rsidRPr="00952D6D">
        <w:rPr>
          <w:b/>
          <w:color w:val="00B050"/>
          <w:sz w:val="22"/>
          <w:szCs w:val="22"/>
          <w:u w:val="single"/>
        </w:rPr>
        <w:t>1.</w:t>
      </w:r>
      <w:r w:rsidR="008A4B8E" w:rsidRPr="00952D6D">
        <w:rPr>
          <w:b/>
          <w:color w:val="00B050"/>
          <w:sz w:val="22"/>
          <w:szCs w:val="22"/>
          <w:u w:val="single"/>
        </w:rPr>
        <w:t>2</w:t>
      </w:r>
      <w:r w:rsidR="00961E7B" w:rsidRPr="00952D6D">
        <w:rPr>
          <w:b/>
          <w:color w:val="00B050"/>
          <w:sz w:val="22"/>
          <w:szCs w:val="22"/>
          <w:u w:val="single"/>
        </w:rPr>
        <w:t xml:space="preserve"> Implementacija </w:t>
      </w:r>
      <w:proofErr w:type="spellStart"/>
      <w:r w:rsidR="00CB59A5" w:rsidRPr="00952D6D">
        <w:rPr>
          <w:b/>
          <w:color w:val="00B050"/>
          <w:sz w:val="22"/>
          <w:szCs w:val="22"/>
          <w:u w:val="single"/>
        </w:rPr>
        <w:t>dostopovnih</w:t>
      </w:r>
      <w:proofErr w:type="spellEnd"/>
      <w:r w:rsidR="00CB59A5" w:rsidRPr="00952D6D">
        <w:rPr>
          <w:b/>
          <w:color w:val="00B050"/>
          <w:sz w:val="22"/>
          <w:szCs w:val="22"/>
          <w:u w:val="single"/>
        </w:rPr>
        <w:t xml:space="preserve"> stikal</w:t>
      </w:r>
    </w:p>
    <w:p w14:paraId="0C2040A5" w14:textId="77777777" w:rsidR="00952D6D" w:rsidRDefault="00952D6D" w:rsidP="00952D6D">
      <w:pPr>
        <w:pStyle w:val="Header"/>
        <w:jc w:val="both"/>
        <w:rPr>
          <w:b/>
          <w:color w:val="00B050"/>
          <w:sz w:val="22"/>
          <w:szCs w:val="22"/>
        </w:rPr>
      </w:pPr>
    </w:p>
    <w:p w14:paraId="57595938" w14:textId="0424BD7D" w:rsidR="00952D6D" w:rsidRPr="00952D6D" w:rsidRDefault="00952D6D" w:rsidP="00952D6D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 w:rsidRPr="00952D6D">
        <w:rPr>
          <w:b/>
          <w:color w:val="00B050"/>
          <w:sz w:val="22"/>
          <w:szCs w:val="22"/>
        </w:rPr>
        <w:t>1.2.1 Implementacija opreme</w:t>
      </w:r>
    </w:p>
    <w:p w14:paraId="2CB5BF65" w14:textId="77777777" w:rsidR="00CB59A5" w:rsidRDefault="00CB59A5" w:rsidP="00CB59A5">
      <w:pPr>
        <w:pStyle w:val="Header"/>
        <w:tabs>
          <w:tab w:val="left" w:pos="708"/>
        </w:tabs>
        <w:jc w:val="both"/>
        <w:rPr>
          <w:b/>
          <w:color w:val="00B050"/>
          <w:sz w:val="22"/>
          <w:szCs w:val="22"/>
        </w:rPr>
      </w:pPr>
    </w:p>
    <w:p w14:paraId="36CDB230" w14:textId="1E5B3966" w:rsidR="00CB59A5" w:rsidRPr="006F0EE5" w:rsidRDefault="00CB59A5" w:rsidP="00CB59A5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6F0EE5">
        <w:rPr>
          <w:sz w:val="22"/>
          <w:szCs w:val="22"/>
        </w:rPr>
        <w:lastRenderedPageBreak/>
        <w:t xml:space="preserve">Implementacija opreme je po sistemu »na ključ« na </w:t>
      </w:r>
      <w:r>
        <w:rPr>
          <w:sz w:val="22"/>
          <w:szCs w:val="22"/>
        </w:rPr>
        <w:t xml:space="preserve">centralni </w:t>
      </w:r>
      <w:r w:rsidRPr="006F0EE5">
        <w:rPr>
          <w:sz w:val="22"/>
          <w:szCs w:val="22"/>
        </w:rPr>
        <w:t>lokacij</w:t>
      </w:r>
      <w:r>
        <w:rPr>
          <w:sz w:val="22"/>
          <w:szCs w:val="22"/>
        </w:rPr>
        <w:t>i</w:t>
      </w:r>
      <w:r w:rsidRPr="006F0EE5">
        <w:rPr>
          <w:sz w:val="22"/>
          <w:szCs w:val="22"/>
        </w:rPr>
        <w:t xml:space="preserve"> naročnika</w:t>
      </w:r>
      <w:r>
        <w:rPr>
          <w:sz w:val="22"/>
          <w:szCs w:val="22"/>
        </w:rPr>
        <w:t xml:space="preserve"> (Miklošičeva 24, Ljubljana)</w:t>
      </w:r>
      <w:r w:rsidRPr="006F0EE5">
        <w:rPr>
          <w:sz w:val="22"/>
          <w:szCs w:val="22"/>
        </w:rPr>
        <w:t xml:space="preserve">, ki vsebuje dostavo, montažo, konfiguracijo in spuščanje opreme v pogon do nivoja povezljivosti v </w:t>
      </w:r>
      <w:proofErr w:type="spellStart"/>
      <w:r w:rsidRPr="006F0EE5">
        <w:rPr>
          <w:sz w:val="22"/>
          <w:szCs w:val="22"/>
        </w:rPr>
        <w:t>LANu</w:t>
      </w:r>
      <w:proofErr w:type="spellEnd"/>
      <w:r w:rsidRPr="006F0EE5">
        <w:rPr>
          <w:sz w:val="22"/>
          <w:szCs w:val="22"/>
        </w:rPr>
        <w:t xml:space="preserve"> vsakega </w:t>
      </w:r>
      <w:proofErr w:type="spellStart"/>
      <w:r w:rsidRPr="006F0EE5">
        <w:rPr>
          <w:sz w:val="22"/>
          <w:szCs w:val="22"/>
        </w:rPr>
        <w:t>ethernet</w:t>
      </w:r>
      <w:proofErr w:type="spellEnd"/>
      <w:r w:rsidRPr="006F0EE5">
        <w:rPr>
          <w:sz w:val="22"/>
          <w:szCs w:val="22"/>
        </w:rPr>
        <w:t xml:space="preserve"> omrežnega priključka z izdelavo projektne dokumentacije in standardov.</w:t>
      </w:r>
    </w:p>
    <w:p w14:paraId="2C15C525" w14:textId="77777777" w:rsidR="00142698" w:rsidRPr="002C736A" w:rsidRDefault="00142698" w:rsidP="002C736A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75D7E9FE" w14:textId="0AE77D4A" w:rsidR="006F0EE5" w:rsidRDefault="002C736A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Namestitev opreme na</w:t>
      </w:r>
      <w:r w:rsidR="00931FED">
        <w:rPr>
          <w:sz w:val="22"/>
          <w:szCs w:val="22"/>
        </w:rPr>
        <w:t xml:space="preserve"> </w:t>
      </w:r>
      <w:r>
        <w:rPr>
          <w:sz w:val="22"/>
          <w:szCs w:val="22"/>
        </w:rPr>
        <w:t>primarni lokaciji vključuje:</w:t>
      </w:r>
    </w:p>
    <w:p w14:paraId="4B2C5F03" w14:textId="708A2E90" w:rsidR="00142698" w:rsidRDefault="00142698" w:rsidP="001D0D1B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namestitev opreme v 19</w:t>
      </w:r>
      <w:r w:rsidRPr="00961E7B">
        <w:rPr>
          <w:sz w:val="22"/>
          <w:szCs w:val="22"/>
        </w:rPr>
        <w:t>″</w:t>
      </w:r>
      <w:r>
        <w:rPr>
          <w:sz w:val="22"/>
          <w:szCs w:val="22"/>
        </w:rPr>
        <w:t xml:space="preserve"> omare, priklop na napajanje in </w:t>
      </w:r>
      <w:proofErr w:type="spellStart"/>
      <w:r>
        <w:rPr>
          <w:sz w:val="22"/>
          <w:szCs w:val="22"/>
        </w:rPr>
        <w:t>kabliranje</w:t>
      </w:r>
      <w:proofErr w:type="spellEnd"/>
      <w:r w:rsidR="0027057C">
        <w:rPr>
          <w:sz w:val="22"/>
          <w:szCs w:val="22"/>
        </w:rPr>
        <w:t>,</w:t>
      </w:r>
    </w:p>
    <w:p w14:paraId="63BF177D" w14:textId="471FB3F6" w:rsidR="0027057C" w:rsidRDefault="0027057C" w:rsidP="001D0D1B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priprava in namestitev konfiguracij preko centralnega nadzornega sistema,</w:t>
      </w:r>
    </w:p>
    <w:p w14:paraId="34F50E72" w14:textId="4908B3B3" w:rsidR="0027057C" w:rsidRDefault="0027057C" w:rsidP="001D0D1B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testiranje delovanja,</w:t>
      </w:r>
    </w:p>
    <w:p w14:paraId="383804CE" w14:textId="2E65BCD6" w:rsidR="0027057C" w:rsidRDefault="0027057C" w:rsidP="001D0D1B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 w:rsidRPr="00402461">
        <w:rPr>
          <w:sz w:val="22"/>
          <w:szCs w:val="22"/>
        </w:rPr>
        <w:t xml:space="preserve">integracija </w:t>
      </w:r>
      <w:r>
        <w:rPr>
          <w:sz w:val="22"/>
          <w:szCs w:val="22"/>
        </w:rPr>
        <w:t>nove opreme</w:t>
      </w:r>
      <w:r w:rsidRPr="00402461">
        <w:rPr>
          <w:sz w:val="22"/>
          <w:szCs w:val="22"/>
        </w:rPr>
        <w:t xml:space="preserve"> v upravljavsko okolje naročnika</w:t>
      </w:r>
      <w:r>
        <w:rPr>
          <w:sz w:val="22"/>
          <w:szCs w:val="22"/>
        </w:rPr>
        <w:t>,</w:t>
      </w:r>
    </w:p>
    <w:p w14:paraId="581D210F" w14:textId="77777777" w:rsidR="0027057C" w:rsidRDefault="0027057C" w:rsidP="001D0D1B">
      <w:pPr>
        <w:pStyle w:val="Header"/>
        <w:numPr>
          <w:ilvl w:val="0"/>
          <w:numId w:val="7"/>
        </w:numPr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izdelava izvedbene dokumentacije. Izvedbena dokumentacija mora biti dostavljena v elektronski in fizični obliki.</w:t>
      </w:r>
    </w:p>
    <w:p w14:paraId="5855BBCB" w14:textId="77777777" w:rsidR="002B3BE1" w:rsidRDefault="002B3BE1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</w:p>
    <w:p w14:paraId="29A08AE0" w14:textId="34CF2012" w:rsidR="002B3BE1" w:rsidRDefault="002B3BE1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  <w:r>
        <w:rPr>
          <w:sz w:val="22"/>
          <w:szCs w:val="22"/>
        </w:rPr>
        <w:t>Slika 1 prikazuje</w:t>
      </w:r>
      <w:r w:rsidR="00EE40C8">
        <w:rPr>
          <w:sz w:val="22"/>
          <w:szCs w:val="22"/>
        </w:rPr>
        <w:t xml:space="preserve"> grobo</w:t>
      </w:r>
      <w:r>
        <w:rPr>
          <w:sz w:val="22"/>
          <w:szCs w:val="22"/>
        </w:rPr>
        <w:t xml:space="preserve"> umestitev nove opreme jedrnega omrežja v obstoječe okolje naročnika.</w:t>
      </w:r>
    </w:p>
    <w:p w14:paraId="5A14350A" w14:textId="3D401510" w:rsidR="002B3BE1" w:rsidRDefault="002B3BE1" w:rsidP="006F0EE5">
      <w:pPr>
        <w:pStyle w:val="Header"/>
        <w:tabs>
          <w:tab w:val="left" w:pos="708"/>
        </w:tabs>
        <w:jc w:val="both"/>
        <w:rPr>
          <w:sz w:val="22"/>
          <w:szCs w:val="22"/>
        </w:rPr>
      </w:pPr>
      <w:r>
        <w:rPr>
          <w:noProof/>
        </w:rPr>
        <w:drawing>
          <wp:inline distT="0" distB="0" distL="0" distR="0" wp14:anchorId="5E74CD9E" wp14:editId="700728C3">
            <wp:extent cx="4871923" cy="3016489"/>
            <wp:effectExtent l="0" t="0" r="508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1923" cy="3016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"/>
    <w:p w14:paraId="72BCF946" w14:textId="16441E93" w:rsidR="00145CB5" w:rsidRDefault="00145CB5" w:rsidP="000800DC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4E559C02" w14:textId="77777777" w:rsidR="00FC0152" w:rsidRPr="00961E7B" w:rsidRDefault="00FC0152" w:rsidP="000800DC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7E40E51C" w14:textId="13BE88AC" w:rsidR="000800DC" w:rsidRPr="00961E7B" w:rsidRDefault="000800DC" w:rsidP="000800DC">
      <w:pPr>
        <w:rPr>
          <w:b/>
          <w:bCs/>
          <w:color w:val="00B050"/>
          <w:kern w:val="32"/>
        </w:rPr>
      </w:pPr>
      <w:r w:rsidRPr="00961E7B">
        <w:rPr>
          <w:b/>
          <w:bCs/>
          <w:color w:val="00B050"/>
          <w:kern w:val="32"/>
        </w:rPr>
        <w:t xml:space="preserve">Podatki </w:t>
      </w:r>
      <w:r w:rsidR="00704509" w:rsidRPr="00704509">
        <w:rPr>
          <w:b/>
          <w:bCs/>
          <w:color w:val="00B050"/>
          <w:kern w:val="32"/>
        </w:rPr>
        <w:t>o v tem sklopu ponujenem blagu</w:t>
      </w:r>
      <w:r w:rsidRPr="00961E7B">
        <w:rPr>
          <w:b/>
          <w:bCs/>
          <w:color w:val="00B050"/>
          <w:kern w:val="32"/>
        </w:rPr>
        <w:t>:</w:t>
      </w:r>
    </w:p>
    <w:p w14:paraId="1AA259A3" w14:textId="77777777" w:rsidR="000800DC" w:rsidRPr="00961E7B" w:rsidRDefault="000800DC" w:rsidP="000800DC">
      <w:pPr>
        <w:spacing w:line="360" w:lineRule="auto"/>
        <w:jc w:val="both"/>
        <w:rPr>
          <w:i/>
          <w:sz w:val="21"/>
          <w:szCs w:val="21"/>
        </w:rPr>
      </w:pPr>
      <w:r w:rsidRPr="00961E7B">
        <w:rPr>
          <w:i/>
          <w:sz w:val="20"/>
          <w:szCs w:val="20"/>
        </w:rPr>
        <w:t>Ponudnik ustrezno izpolni spodnjo razpredelnico</w:t>
      </w:r>
      <w:r w:rsidRPr="00961E7B">
        <w:rPr>
          <w:i/>
          <w:sz w:val="21"/>
          <w:szCs w:val="21"/>
        </w:rPr>
        <w:t>:</w:t>
      </w:r>
    </w:p>
    <w:p w14:paraId="61557C6F" w14:textId="77777777" w:rsidR="000800DC" w:rsidRPr="00961E7B" w:rsidRDefault="000800DC" w:rsidP="000800DC">
      <w:pPr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719"/>
        <w:gridCol w:w="5812"/>
      </w:tblGrid>
      <w:tr w:rsidR="000800DC" w:rsidRPr="00961E7B" w14:paraId="749F5269" w14:textId="77777777" w:rsidTr="000800DC">
        <w:trPr>
          <w:trHeight w:val="742"/>
        </w:trPr>
        <w:tc>
          <w:tcPr>
            <w:tcW w:w="683" w:type="dxa"/>
            <w:shd w:val="clear" w:color="auto" w:fill="C6E6A2"/>
            <w:vAlign w:val="center"/>
          </w:tcPr>
          <w:p w14:paraId="27938D56" w14:textId="77777777" w:rsidR="000800DC" w:rsidRPr="00961E7B" w:rsidRDefault="000800DC" w:rsidP="000800D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961E7B">
              <w:rPr>
                <w:b/>
                <w:sz w:val="22"/>
                <w:szCs w:val="22"/>
              </w:rPr>
              <w:t>Zap</w:t>
            </w:r>
            <w:proofErr w:type="spellEnd"/>
            <w:r w:rsidRPr="00961E7B">
              <w:rPr>
                <w:b/>
                <w:sz w:val="22"/>
                <w:szCs w:val="22"/>
              </w:rPr>
              <w:t>. št.</w:t>
            </w:r>
          </w:p>
        </w:tc>
        <w:tc>
          <w:tcPr>
            <w:tcW w:w="2719" w:type="dxa"/>
            <w:shd w:val="clear" w:color="auto" w:fill="C6E6A2"/>
            <w:vAlign w:val="center"/>
          </w:tcPr>
          <w:p w14:paraId="62A1DC01" w14:textId="77777777" w:rsidR="000800DC" w:rsidRPr="00961E7B" w:rsidRDefault="000800DC" w:rsidP="000800DC">
            <w:pPr>
              <w:rPr>
                <w:b/>
                <w:sz w:val="22"/>
                <w:szCs w:val="22"/>
              </w:rPr>
            </w:pPr>
            <w:r w:rsidRPr="00961E7B">
              <w:rPr>
                <w:b/>
                <w:sz w:val="22"/>
                <w:szCs w:val="22"/>
              </w:rPr>
              <w:t>Vrsta blaga</w:t>
            </w:r>
          </w:p>
        </w:tc>
        <w:tc>
          <w:tcPr>
            <w:tcW w:w="5812" w:type="dxa"/>
            <w:shd w:val="clear" w:color="auto" w:fill="C6E6A2"/>
            <w:vAlign w:val="center"/>
          </w:tcPr>
          <w:p w14:paraId="7682024E" w14:textId="77777777" w:rsidR="000800DC" w:rsidRPr="00961E7B" w:rsidRDefault="000800DC" w:rsidP="000800DC">
            <w:pPr>
              <w:rPr>
                <w:b/>
                <w:sz w:val="22"/>
                <w:szCs w:val="22"/>
              </w:rPr>
            </w:pPr>
            <w:r w:rsidRPr="00961E7B">
              <w:rPr>
                <w:b/>
                <w:sz w:val="22"/>
                <w:szCs w:val="22"/>
              </w:rPr>
              <w:t>Proizvajalec, model in tip ponujenega blaga</w:t>
            </w:r>
          </w:p>
        </w:tc>
      </w:tr>
      <w:tr w:rsidR="000800DC" w:rsidRPr="00961E7B" w14:paraId="1BDBA4A4" w14:textId="77777777" w:rsidTr="000800DC">
        <w:trPr>
          <w:trHeight w:val="742"/>
        </w:trPr>
        <w:tc>
          <w:tcPr>
            <w:tcW w:w="683" w:type="dxa"/>
            <w:vAlign w:val="center"/>
          </w:tcPr>
          <w:p w14:paraId="1F296B86" w14:textId="77777777" w:rsidR="000800DC" w:rsidRPr="00961E7B" w:rsidRDefault="000800DC" w:rsidP="000800DC">
            <w:pPr>
              <w:jc w:val="center"/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t>1.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130EC461" w14:textId="7FC8D0AA" w:rsidR="000800DC" w:rsidRPr="00961E7B" w:rsidRDefault="00931FED" w:rsidP="000800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48-p stikalo s </w:t>
            </w:r>
            <w:proofErr w:type="spellStart"/>
            <w:r>
              <w:rPr>
                <w:sz w:val="22"/>
                <w:szCs w:val="22"/>
              </w:rPr>
              <w:t>PoE</w:t>
            </w:r>
            <w:proofErr w:type="spellEnd"/>
            <w:r>
              <w:rPr>
                <w:sz w:val="22"/>
                <w:szCs w:val="22"/>
              </w:rPr>
              <w:t>+</w:t>
            </w:r>
          </w:p>
        </w:tc>
        <w:tc>
          <w:tcPr>
            <w:tcW w:w="5812" w:type="dxa"/>
            <w:vAlign w:val="center"/>
          </w:tcPr>
          <w:p w14:paraId="389088C4" w14:textId="77777777" w:rsidR="000800DC" w:rsidRPr="00961E7B" w:rsidRDefault="000800DC" w:rsidP="000800DC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800DC" w:rsidRPr="00961E7B" w14:paraId="29769764" w14:textId="77777777" w:rsidTr="000800DC">
        <w:trPr>
          <w:trHeight w:val="742"/>
        </w:trPr>
        <w:tc>
          <w:tcPr>
            <w:tcW w:w="683" w:type="dxa"/>
            <w:vAlign w:val="center"/>
          </w:tcPr>
          <w:p w14:paraId="5447EE76" w14:textId="77777777" w:rsidR="000800DC" w:rsidRPr="00961E7B" w:rsidRDefault="000800DC" w:rsidP="000800DC">
            <w:pPr>
              <w:jc w:val="center"/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t>2.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6693F843" w14:textId="4D3DD352" w:rsidR="000800DC" w:rsidRPr="00961E7B" w:rsidRDefault="00931FED" w:rsidP="000800DC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24-p stikalo s </w:t>
            </w:r>
            <w:proofErr w:type="spellStart"/>
            <w:r>
              <w:rPr>
                <w:sz w:val="22"/>
                <w:szCs w:val="22"/>
              </w:rPr>
              <w:t>PoE</w:t>
            </w:r>
            <w:proofErr w:type="spellEnd"/>
            <w:r>
              <w:rPr>
                <w:sz w:val="22"/>
                <w:szCs w:val="22"/>
              </w:rPr>
              <w:t>+</w:t>
            </w:r>
          </w:p>
        </w:tc>
        <w:tc>
          <w:tcPr>
            <w:tcW w:w="5812" w:type="dxa"/>
            <w:vAlign w:val="center"/>
          </w:tcPr>
          <w:p w14:paraId="55A8028C" w14:textId="77777777" w:rsidR="000800DC" w:rsidRPr="00961E7B" w:rsidRDefault="000800DC" w:rsidP="000800DC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  <w:tr w:rsidR="000800DC" w:rsidRPr="00961E7B" w14:paraId="264A6AA4" w14:textId="77777777" w:rsidTr="000800DC">
        <w:trPr>
          <w:trHeight w:val="742"/>
        </w:trPr>
        <w:tc>
          <w:tcPr>
            <w:tcW w:w="683" w:type="dxa"/>
            <w:vAlign w:val="center"/>
          </w:tcPr>
          <w:p w14:paraId="459AABB3" w14:textId="77777777" w:rsidR="000800DC" w:rsidRPr="00961E7B" w:rsidRDefault="000800DC" w:rsidP="000800DC">
            <w:pPr>
              <w:jc w:val="center"/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t>3.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59B9B9BC" w14:textId="4652AAA2" w:rsidR="000800DC" w:rsidRPr="00961E7B" w:rsidRDefault="00931FED" w:rsidP="000800DC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24-p stikalo brez </w:t>
            </w:r>
            <w:proofErr w:type="spellStart"/>
            <w:r>
              <w:rPr>
                <w:sz w:val="22"/>
                <w:szCs w:val="22"/>
              </w:rPr>
              <w:t>PoE</w:t>
            </w:r>
            <w:proofErr w:type="spellEnd"/>
            <w:r>
              <w:rPr>
                <w:sz w:val="22"/>
                <w:szCs w:val="22"/>
              </w:rPr>
              <w:t>+</w:t>
            </w:r>
          </w:p>
        </w:tc>
        <w:tc>
          <w:tcPr>
            <w:tcW w:w="5812" w:type="dxa"/>
            <w:vAlign w:val="center"/>
          </w:tcPr>
          <w:p w14:paraId="4517349E" w14:textId="77777777" w:rsidR="000800DC" w:rsidRPr="00961E7B" w:rsidRDefault="000800DC" w:rsidP="000800DC">
            <w:pPr>
              <w:rPr>
                <w:sz w:val="22"/>
                <w:szCs w:val="22"/>
              </w:rPr>
            </w:pPr>
            <w:r w:rsidRPr="00961E7B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61E7B">
              <w:rPr>
                <w:sz w:val="22"/>
                <w:szCs w:val="22"/>
              </w:rPr>
              <w:instrText xml:space="preserve"> FORMTEXT </w:instrText>
            </w:r>
            <w:r w:rsidRPr="00961E7B">
              <w:rPr>
                <w:sz w:val="22"/>
                <w:szCs w:val="22"/>
              </w:rPr>
            </w:r>
            <w:r w:rsidRPr="00961E7B">
              <w:rPr>
                <w:sz w:val="22"/>
                <w:szCs w:val="22"/>
              </w:rPr>
              <w:fldChar w:fldCharType="separate"/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noProof/>
                <w:sz w:val="22"/>
                <w:szCs w:val="22"/>
              </w:rPr>
              <w:t> </w:t>
            </w:r>
            <w:r w:rsidRPr="00961E7B">
              <w:rPr>
                <w:sz w:val="22"/>
                <w:szCs w:val="22"/>
              </w:rPr>
              <w:fldChar w:fldCharType="end"/>
            </w:r>
          </w:p>
        </w:tc>
      </w:tr>
    </w:tbl>
    <w:p w14:paraId="0FA185AA" w14:textId="27AF80A7" w:rsidR="000800DC" w:rsidRDefault="000800DC" w:rsidP="000800DC">
      <w:pPr>
        <w:rPr>
          <w:sz w:val="22"/>
          <w:szCs w:val="22"/>
        </w:rPr>
      </w:pPr>
    </w:p>
    <w:p w14:paraId="12E75C2A" w14:textId="5BF38261" w:rsidR="00247F6F" w:rsidRDefault="00247F6F" w:rsidP="000800DC">
      <w:pPr>
        <w:rPr>
          <w:sz w:val="22"/>
          <w:szCs w:val="22"/>
        </w:rPr>
      </w:pPr>
    </w:p>
    <w:p w14:paraId="27DD9B6E" w14:textId="7BA09CC8" w:rsidR="00247F6F" w:rsidRDefault="00247F6F" w:rsidP="000800DC">
      <w:pPr>
        <w:rPr>
          <w:sz w:val="22"/>
          <w:szCs w:val="22"/>
        </w:rPr>
      </w:pPr>
    </w:p>
    <w:p w14:paraId="5BAB8BFB" w14:textId="77777777" w:rsidR="00247F6F" w:rsidRDefault="00247F6F" w:rsidP="000800DC">
      <w:pPr>
        <w:rPr>
          <w:sz w:val="22"/>
          <w:szCs w:val="22"/>
        </w:rPr>
      </w:pPr>
    </w:p>
    <w:p w14:paraId="63A7F110" w14:textId="5F26089A" w:rsidR="00951868" w:rsidRDefault="00951868" w:rsidP="000800DC">
      <w:pPr>
        <w:rPr>
          <w:b/>
          <w:bCs/>
          <w:sz w:val="22"/>
          <w:szCs w:val="22"/>
        </w:rPr>
      </w:pPr>
      <w:r w:rsidRPr="00951868">
        <w:rPr>
          <w:b/>
          <w:bCs/>
          <w:sz w:val="22"/>
          <w:szCs w:val="22"/>
        </w:rPr>
        <w:lastRenderedPageBreak/>
        <w:t>ZAHTEVANE PRILOGE:</w:t>
      </w:r>
    </w:p>
    <w:p w14:paraId="5124F5C7" w14:textId="151F630E" w:rsidR="00247F6F" w:rsidRDefault="00247F6F" w:rsidP="000800DC">
      <w:pPr>
        <w:rPr>
          <w:b/>
          <w:bCs/>
          <w:sz w:val="22"/>
          <w:szCs w:val="22"/>
        </w:rPr>
      </w:pPr>
    </w:p>
    <w:p w14:paraId="22EA05EE" w14:textId="77777777" w:rsidR="001A3AD4" w:rsidRPr="008F71AC" w:rsidRDefault="001A3AD4" w:rsidP="001A3AD4">
      <w:pPr>
        <w:pStyle w:val="Header"/>
        <w:numPr>
          <w:ilvl w:val="0"/>
          <w:numId w:val="12"/>
        </w:numPr>
        <w:tabs>
          <w:tab w:val="left" w:pos="708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Ponudnik mora priložiti tehnično dokumentacijo vse ponujene opreme, iz katere je nedvoumno razvidno izpolnjevanje minimalnih tehničnih zahtev in skladnost ponujene opreme z opremo naročnika. </w:t>
      </w:r>
      <w:r>
        <w:rPr>
          <w:b/>
          <w:sz w:val="22"/>
          <w:szCs w:val="22"/>
        </w:rPr>
        <w:t>Dokazilo: tehnična dokumentacija.</w:t>
      </w:r>
    </w:p>
    <w:p w14:paraId="06F24A5D" w14:textId="77777777" w:rsidR="001A3AD4" w:rsidRPr="008F71AC" w:rsidRDefault="001A3AD4" w:rsidP="001A3AD4">
      <w:pPr>
        <w:pStyle w:val="Header"/>
        <w:tabs>
          <w:tab w:val="left" w:pos="708"/>
        </w:tabs>
        <w:ind w:left="426"/>
        <w:jc w:val="both"/>
        <w:rPr>
          <w:sz w:val="22"/>
          <w:szCs w:val="22"/>
        </w:rPr>
      </w:pPr>
    </w:p>
    <w:p w14:paraId="181B8F87" w14:textId="77777777" w:rsidR="001A3AD4" w:rsidRPr="008F71AC" w:rsidRDefault="001A3AD4" w:rsidP="001A3AD4">
      <w:pPr>
        <w:pStyle w:val="Header"/>
        <w:numPr>
          <w:ilvl w:val="0"/>
          <w:numId w:val="12"/>
        </w:numPr>
        <w:tabs>
          <w:tab w:val="left" w:pos="708"/>
        </w:tabs>
        <w:ind w:left="426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Ponujena oprema mora biti nova in ne tovarniško obnovljena. </w:t>
      </w:r>
      <w:r>
        <w:rPr>
          <w:b/>
          <w:sz w:val="22"/>
          <w:szCs w:val="22"/>
        </w:rPr>
        <w:t>Dokazilo: potrdilo uradnega zastopnika proizvajalca.</w:t>
      </w:r>
    </w:p>
    <w:p w14:paraId="745DFB4B" w14:textId="77777777" w:rsidR="001A3AD4" w:rsidRDefault="001A3AD4" w:rsidP="001A3AD4">
      <w:pPr>
        <w:pStyle w:val="Header"/>
        <w:tabs>
          <w:tab w:val="left" w:pos="708"/>
        </w:tabs>
        <w:ind w:left="426"/>
        <w:jc w:val="both"/>
        <w:rPr>
          <w:sz w:val="22"/>
          <w:szCs w:val="22"/>
        </w:rPr>
      </w:pPr>
    </w:p>
    <w:p w14:paraId="114A7D35" w14:textId="77777777" w:rsidR="001A3AD4" w:rsidRDefault="001A3AD4" w:rsidP="001A3AD4">
      <w:pPr>
        <w:pStyle w:val="Header"/>
        <w:numPr>
          <w:ilvl w:val="0"/>
          <w:numId w:val="12"/>
        </w:numPr>
        <w:tabs>
          <w:tab w:val="left" w:pos="708"/>
        </w:tabs>
        <w:ind w:left="426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Ponujena oprema mora biti dobavljena z vsemi potrebnimi licencami. </w:t>
      </w:r>
      <w:r>
        <w:rPr>
          <w:b/>
          <w:sz w:val="22"/>
          <w:szCs w:val="22"/>
        </w:rPr>
        <w:t>Dokazilo: potrdilo uradnega zastopnika proizvajalca.</w:t>
      </w:r>
    </w:p>
    <w:p w14:paraId="71B21A8A" w14:textId="77777777" w:rsidR="001A3AD4" w:rsidRDefault="001A3AD4" w:rsidP="001A3AD4">
      <w:pPr>
        <w:pStyle w:val="ListParagraph"/>
        <w:spacing w:after="0" w:line="240" w:lineRule="auto"/>
        <w:rPr>
          <w:sz w:val="22"/>
          <w:szCs w:val="22"/>
        </w:rPr>
      </w:pPr>
    </w:p>
    <w:p w14:paraId="54F58B97" w14:textId="77777777" w:rsidR="001A3AD4" w:rsidRDefault="001A3AD4" w:rsidP="001A3AD4">
      <w:pPr>
        <w:pStyle w:val="Header"/>
        <w:tabs>
          <w:tab w:val="left" w:pos="708"/>
        </w:tabs>
        <w:jc w:val="both"/>
        <w:rPr>
          <w:sz w:val="22"/>
          <w:szCs w:val="22"/>
        </w:rPr>
      </w:pPr>
      <w:r w:rsidRPr="001A3AD4">
        <w:rPr>
          <w:sz w:val="22"/>
          <w:szCs w:val="22"/>
        </w:rPr>
        <w:t>Dodatne zahteve za novo opremo:</w:t>
      </w:r>
    </w:p>
    <w:p w14:paraId="38EB85F1" w14:textId="77777777" w:rsidR="001A3AD4" w:rsidRDefault="001A3AD4" w:rsidP="001A3AD4">
      <w:pPr>
        <w:pStyle w:val="Header"/>
        <w:numPr>
          <w:ilvl w:val="0"/>
          <w:numId w:val="35"/>
        </w:numPr>
        <w:tabs>
          <w:tab w:val="left" w:pos="708"/>
        </w:tabs>
        <w:jc w:val="both"/>
        <w:rPr>
          <w:sz w:val="22"/>
          <w:szCs w:val="22"/>
        </w:rPr>
      </w:pPr>
      <w:r w:rsidRPr="001A3AD4">
        <w:rPr>
          <w:sz w:val="22"/>
          <w:szCs w:val="22"/>
        </w:rPr>
        <w:t>Vsa nova oprema mora biti od istega proizvajalca.</w:t>
      </w:r>
    </w:p>
    <w:p w14:paraId="26BC7B7D" w14:textId="4AD7191F" w:rsidR="001A3AD4" w:rsidRPr="001A3AD4" w:rsidRDefault="001A3AD4" w:rsidP="001A3AD4">
      <w:pPr>
        <w:pStyle w:val="Header"/>
        <w:numPr>
          <w:ilvl w:val="0"/>
          <w:numId w:val="35"/>
        </w:numPr>
        <w:tabs>
          <w:tab w:val="left" w:pos="708"/>
        </w:tabs>
        <w:jc w:val="both"/>
        <w:rPr>
          <w:sz w:val="22"/>
          <w:szCs w:val="22"/>
        </w:rPr>
      </w:pPr>
      <w:r w:rsidRPr="001A3AD4">
        <w:rPr>
          <w:sz w:val="22"/>
          <w:szCs w:val="22"/>
        </w:rPr>
        <w:t xml:space="preserve">Naročnik pri opisu proizvodov navaja tudi proizvajalca in tip opreme, funkcionalnost pa le ožje. Ponudnik lahko ponudi tudi opremo drugih proizvajalcev, vendar mora le-ta zagotavljati najmanj enako funkcionalnost kot oprema proizvajalca </w:t>
      </w:r>
      <w:proofErr w:type="spellStart"/>
      <w:r w:rsidRPr="001A3AD4">
        <w:rPr>
          <w:sz w:val="22"/>
          <w:szCs w:val="22"/>
        </w:rPr>
        <w:t>Cisco</w:t>
      </w:r>
      <w:proofErr w:type="spellEnd"/>
      <w:r w:rsidRPr="001A3AD4">
        <w:rPr>
          <w:sz w:val="22"/>
          <w:szCs w:val="22"/>
        </w:rPr>
        <w:t xml:space="preserve"> in zahtevane pogoje implementacije. Če opreme ni mogoče upravljati z obstoječimi nadzornimi orodji (IBM </w:t>
      </w:r>
      <w:proofErr w:type="spellStart"/>
      <w:r w:rsidRPr="001A3AD4">
        <w:rPr>
          <w:sz w:val="22"/>
          <w:szCs w:val="22"/>
        </w:rPr>
        <w:t>QRadar</w:t>
      </w:r>
      <w:proofErr w:type="spellEnd"/>
      <w:r w:rsidRPr="001A3AD4">
        <w:rPr>
          <w:sz w:val="22"/>
          <w:szCs w:val="22"/>
        </w:rPr>
        <w:t xml:space="preserve">, </w:t>
      </w:r>
      <w:proofErr w:type="spellStart"/>
      <w:r w:rsidRPr="001A3AD4">
        <w:rPr>
          <w:sz w:val="22"/>
          <w:szCs w:val="22"/>
        </w:rPr>
        <w:t>Cisco</w:t>
      </w:r>
      <w:proofErr w:type="spellEnd"/>
      <w:r w:rsidRPr="001A3AD4">
        <w:rPr>
          <w:sz w:val="22"/>
          <w:szCs w:val="22"/>
        </w:rPr>
        <w:t xml:space="preserve"> ISE, </w:t>
      </w:r>
      <w:proofErr w:type="spellStart"/>
      <w:r w:rsidRPr="001A3AD4">
        <w:rPr>
          <w:sz w:val="22"/>
          <w:szCs w:val="22"/>
        </w:rPr>
        <w:t>Cisco</w:t>
      </w:r>
      <w:proofErr w:type="spellEnd"/>
      <w:r w:rsidRPr="001A3AD4">
        <w:rPr>
          <w:sz w:val="22"/>
          <w:szCs w:val="22"/>
        </w:rPr>
        <w:t xml:space="preserve"> Prime </w:t>
      </w:r>
      <w:proofErr w:type="spellStart"/>
      <w:r w:rsidRPr="001A3AD4">
        <w:rPr>
          <w:sz w:val="22"/>
          <w:szCs w:val="22"/>
        </w:rPr>
        <w:t>Infrastructure</w:t>
      </w:r>
      <w:proofErr w:type="spellEnd"/>
      <w:r w:rsidRPr="001A3AD4">
        <w:rPr>
          <w:sz w:val="22"/>
          <w:szCs w:val="22"/>
        </w:rPr>
        <w:t xml:space="preserve">, </w:t>
      </w:r>
      <w:proofErr w:type="spellStart"/>
      <w:r w:rsidRPr="001A3AD4">
        <w:rPr>
          <w:sz w:val="22"/>
          <w:szCs w:val="22"/>
        </w:rPr>
        <w:t>Cisco</w:t>
      </w:r>
      <w:proofErr w:type="spellEnd"/>
      <w:r w:rsidRPr="001A3AD4">
        <w:rPr>
          <w:sz w:val="22"/>
          <w:szCs w:val="22"/>
        </w:rPr>
        <w:t xml:space="preserve"> DNA Center, HP OV NNM), mora ponudnik brezplačno ponuditi tudi ustrezno nadzorno programsko opremo, vključno z integracijo le-te v nadzorna orodja ter izobraževanjem zaposlenih strokovnjakov za uporabo nove strojne in programske opreme. Ponujena nadzorna oprema mora prevzeti tudi nadzor nad obstoječo </w:t>
      </w:r>
      <w:proofErr w:type="spellStart"/>
      <w:r w:rsidRPr="001A3AD4">
        <w:rPr>
          <w:sz w:val="22"/>
          <w:szCs w:val="22"/>
        </w:rPr>
        <w:t>Cisco</w:t>
      </w:r>
      <w:proofErr w:type="spellEnd"/>
      <w:r w:rsidRPr="001A3AD4">
        <w:rPr>
          <w:sz w:val="22"/>
          <w:szCs w:val="22"/>
        </w:rPr>
        <w:t xml:space="preserve"> opremo v polni funkcionalnosti.</w:t>
      </w:r>
    </w:p>
    <w:p w14:paraId="0CE319D7" w14:textId="77777777" w:rsidR="001A3AD4" w:rsidRPr="001A3AD4" w:rsidRDefault="001A3AD4" w:rsidP="001A3AD4">
      <w:pPr>
        <w:pStyle w:val="Header"/>
        <w:tabs>
          <w:tab w:val="left" w:pos="708"/>
        </w:tabs>
        <w:ind w:left="426"/>
        <w:jc w:val="both"/>
        <w:rPr>
          <w:sz w:val="22"/>
          <w:szCs w:val="22"/>
        </w:rPr>
      </w:pPr>
    </w:p>
    <w:p w14:paraId="7F6310B0" w14:textId="77777777" w:rsidR="001A3AD4" w:rsidRPr="00C7509D" w:rsidRDefault="001A3AD4" w:rsidP="001A3AD4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Naročnik si pridržuje pravico do poziva za preverjanje skladnosti ponujene opreme s specifikacijami. Preverjanje opreme opravijo delavci ponudnika v prisotnosti delavcev naročnika na delujoči opremi v ponujeni konfiguraciji. Ponudnik mora pristopiti k preverjanju opreme v roku 48 ur od poziva (upoštevajo se delovni dnevi). Preverjanje opreme se izvaja na lokaciji naročnika, Miklošičeva 24, Ljubljana.</w:t>
      </w:r>
    </w:p>
    <w:p w14:paraId="6580CE84" w14:textId="77777777" w:rsidR="00FC0152" w:rsidRDefault="00FC0152" w:rsidP="00FC0152">
      <w:pPr>
        <w:pStyle w:val="Header"/>
        <w:tabs>
          <w:tab w:val="left" w:pos="708"/>
        </w:tabs>
        <w:spacing w:after="60"/>
        <w:jc w:val="both"/>
        <w:rPr>
          <w:sz w:val="22"/>
          <w:szCs w:val="22"/>
        </w:rPr>
      </w:pPr>
      <w:bookmarkStart w:id="3" w:name="_Hlk8391387"/>
    </w:p>
    <w:p w14:paraId="36CA9F0A" w14:textId="77777777" w:rsidR="00FC0152" w:rsidRPr="00961E7B" w:rsidRDefault="00FC0152" w:rsidP="00CB6633">
      <w:pPr>
        <w:rPr>
          <w:sz w:val="22"/>
          <w:szCs w:val="22"/>
        </w:rPr>
      </w:pPr>
    </w:p>
    <w:p w14:paraId="1B095B3B" w14:textId="417ED286" w:rsidR="00952D6D" w:rsidRPr="00952D6D" w:rsidRDefault="00952D6D" w:rsidP="000800DC">
      <w:pPr>
        <w:rPr>
          <w:b/>
          <w:color w:val="00B050"/>
          <w:sz w:val="22"/>
          <w:szCs w:val="22"/>
          <w:u w:val="single"/>
        </w:rPr>
      </w:pPr>
      <w:r w:rsidRPr="00952D6D">
        <w:rPr>
          <w:b/>
          <w:color w:val="00B050"/>
          <w:sz w:val="22"/>
          <w:szCs w:val="22"/>
          <w:u w:val="single"/>
        </w:rPr>
        <w:t>1.3</w:t>
      </w:r>
      <w:r>
        <w:rPr>
          <w:b/>
          <w:color w:val="00B050"/>
          <w:sz w:val="22"/>
          <w:szCs w:val="22"/>
          <w:u w:val="single"/>
        </w:rPr>
        <w:t xml:space="preserve"> </w:t>
      </w:r>
      <w:r w:rsidRPr="00952D6D">
        <w:rPr>
          <w:b/>
          <w:color w:val="00B050"/>
          <w:sz w:val="22"/>
          <w:szCs w:val="22"/>
          <w:u w:val="single"/>
        </w:rPr>
        <w:t xml:space="preserve">Vzdrževanje opreme </w:t>
      </w:r>
    </w:p>
    <w:p w14:paraId="2FB24707" w14:textId="77777777" w:rsidR="00952D6D" w:rsidRDefault="00952D6D" w:rsidP="000800DC">
      <w:pPr>
        <w:rPr>
          <w:b/>
          <w:color w:val="00B050"/>
          <w:u w:val="single"/>
        </w:rPr>
      </w:pPr>
    </w:p>
    <w:p w14:paraId="4908FFDF" w14:textId="463C7537" w:rsidR="000800DC" w:rsidRPr="00FA52BA" w:rsidRDefault="00FA52BA" w:rsidP="000800DC">
      <w:pPr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 xml:space="preserve">1.3.1 </w:t>
      </w:r>
      <w:r w:rsidR="000800DC" w:rsidRPr="00FA52BA">
        <w:rPr>
          <w:b/>
          <w:color w:val="00B050"/>
          <w:sz w:val="22"/>
          <w:szCs w:val="22"/>
        </w:rPr>
        <w:t xml:space="preserve">Specifikacije </w:t>
      </w:r>
      <w:r w:rsidRPr="00FA52BA">
        <w:rPr>
          <w:b/>
          <w:color w:val="00B050"/>
          <w:sz w:val="22"/>
          <w:szCs w:val="22"/>
        </w:rPr>
        <w:t xml:space="preserve">vzdrževanja opreme v času garancije in lokalna tehnična pomoč </w:t>
      </w:r>
      <w:r w:rsidR="000800DC" w:rsidRPr="00FA52BA">
        <w:rPr>
          <w:b/>
          <w:color w:val="00B050"/>
          <w:sz w:val="22"/>
          <w:szCs w:val="22"/>
        </w:rPr>
        <w:t>(</w:t>
      </w:r>
      <w:r w:rsidR="004C7678" w:rsidRPr="00FA52BA">
        <w:rPr>
          <w:b/>
          <w:color w:val="00B050"/>
          <w:sz w:val="22"/>
          <w:szCs w:val="22"/>
        </w:rPr>
        <w:t>3</w:t>
      </w:r>
      <w:r w:rsidR="000800DC" w:rsidRPr="00FA52BA">
        <w:rPr>
          <w:b/>
          <w:color w:val="00B050"/>
          <w:sz w:val="22"/>
          <w:szCs w:val="22"/>
        </w:rPr>
        <w:t xml:space="preserve"> let</w:t>
      </w:r>
      <w:r w:rsidR="004C7678" w:rsidRPr="00FA52BA">
        <w:rPr>
          <w:b/>
          <w:color w:val="00B050"/>
          <w:sz w:val="22"/>
          <w:szCs w:val="22"/>
        </w:rPr>
        <w:t>a</w:t>
      </w:r>
      <w:r w:rsidR="000800DC" w:rsidRPr="00FA52BA">
        <w:rPr>
          <w:b/>
          <w:color w:val="00B050"/>
          <w:sz w:val="22"/>
          <w:szCs w:val="22"/>
        </w:rPr>
        <w:t>):</w:t>
      </w:r>
    </w:p>
    <w:p w14:paraId="1A2DA751" w14:textId="77777777" w:rsidR="000800DC" w:rsidRDefault="000800DC" w:rsidP="000800DC">
      <w:pPr>
        <w:rPr>
          <w:sz w:val="22"/>
          <w:szCs w:val="22"/>
        </w:rPr>
      </w:pPr>
    </w:p>
    <w:p w14:paraId="64789FCC" w14:textId="77777777" w:rsidR="000800DC" w:rsidRPr="00880566" w:rsidRDefault="000800DC" w:rsidP="000800DC">
      <w:pPr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Predmet </w:t>
      </w:r>
      <w:r>
        <w:rPr>
          <w:sz w:val="22"/>
          <w:szCs w:val="22"/>
        </w:rPr>
        <w:t xml:space="preserve">naročila </w:t>
      </w:r>
      <w:r w:rsidRPr="00880566">
        <w:rPr>
          <w:sz w:val="22"/>
          <w:szCs w:val="22"/>
        </w:rPr>
        <w:t xml:space="preserve">so storitve vzdrževanja </w:t>
      </w:r>
      <w:r>
        <w:rPr>
          <w:sz w:val="22"/>
          <w:szCs w:val="22"/>
        </w:rPr>
        <w:t xml:space="preserve">dobavljene opreme v času garancije </w:t>
      </w:r>
      <w:r w:rsidRPr="00880566">
        <w:rPr>
          <w:sz w:val="22"/>
          <w:szCs w:val="22"/>
        </w:rPr>
        <w:t xml:space="preserve">in tehnična pomoč pri uporabi </w:t>
      </w:r>
      <w:r>
        <w:rPr>
          <w:sz w:val="22"/>
          <w:szCs w:val="22"/>
        </w:rPr>
        <w:t xml:space="preserve">ponujene </w:t>
      </w:r>
      <w:r w:rsidRPr="00880566">
        <w:rPr>
          <w:sz w:val="22"/>
          <w:szCs w:val="22"/>
        </w:rPr>
        <w:t xml:space="preserve">opreme. </w:t>
      </w:r>
    </w:p>
    <w:p w14:paraId="7E72209E" w14:textId="77777777" w:rsidR="000800DC" w:rsidRPr="00880566" w:rsidRDefault="000800DC" w:rsidP="000800DC">
      <w:pPr>
        <w:jc w:val="both"/>
        <w:rPr>
          <w:sz w:val="22"/>
          <w:szCs w:val="22"/>
        </w:rPr>
      </w:pPr>
    </w:p>
    <w:p w14:paraId="7B5A3E04" w14:textId="77777777" w:rsidR="000800DC" w:rsidRPr="00880566" w:rsidRDefault="000800DC" w:rsidP="000800DC">
      <w:pPr>
        <w:rPr>
          <w:sz w:val="22"/>
          <w:szCs w:val="22"/>
        </w:rPr>
      </w:pPr>
      <w:r w:rsidRPr="00880566">
        <w:rPr>
          <w:sz w:val="22"/>
          <w:szCs w:val="22"/>
        </w:rPr>
        <w:t>Oprema, ki je predmet vzdrževanja</w:t>
      </w:r>
      <w:r>
        <w:rPr>
          <w:sz w:val="22"/>
          <w:szCs w:val="22"/>
        </w:rPr>
        <w:t xml:space="preserve"> v času garancije</w:t>
      </w:r>
      <w:r w:rsidRPr="00880566">
        <w:rPr>
          <w:sz w:val="22"/>
          <w:szCs w:val="22"/>
        </w:rPr>
        <w:t xml:space="preserve">, </w:t>
      </w:r>
      <w:r>
        <w:rPr>
          <w:sz w:val="22"/>
          <w:szCs w:val="22"/>
        </w:rPr>
        <w:t>v splošnem</w:t>
      </w:r>
      <w:r w:rsidRPr="00880566">
        <w:rPr>
          <w:sz w:val="22"/>
          <w:szCs w:val="22"/>
        </w:rPr>
        <w:t xml:space="preserve"> sestoji iz:</w:t>
      </w:r>
    </w:p>
    <w:p w14:paraId="500A1085" w14:textId="77777777" w:rsidR="000800DC" w:rsidRPr="00880566" w:rsidRDefault="000800DC" w:rsidP="001D0D1B">
      <w:pPr>
        <w:numPr>
          <w:ilvl w:val="0"/>
          <w:numId w:val="16"/>
        </w:numPr>
        <w:rPr>
          <w:sz w:val="22"/>
          <w:szCs w:val="22"/>
        </w:rPr>
      </w:pPr>
      <w:r w:rsidRPr="00880566">
        <w:rPr>
          <w:sz w:val="22"/>
          <w:szCs w:val="22"/>
        </w:rPr>
        <w:t>strojne opreme (angl.: Hardware</w:t>
      </w:r>
      <w:r>
        <w:rPr>
          <w:sz w:val="22"/>
          <w:szCs w:val="22"/>
        </w:rPr>
        <w:t>),</w:t>
      </w:r>
    </w:p>
    <w:p w14:paraId="2D289BE7" w14:textId="77777777" w:rsidR="000800DC" w:rsidRPr="00880566" w:rsidRDefault="000800DC" w:rsidP="001D0D1B">
      <w:pPr>
        <w:numPr>
          <w:ilvl w:val="0"/>
          <w:numId w:val="16"/>
        </w:numPr>
        <w:rPr>
          <w:sz w:val="22"/>
          <w:szCs w:val="22"/>
        </w:rPr>
      </w:pPr>
      <w:r w:rsidRPr="00880566">
        <w:rPr>
          <w:sz w:val="22"/>
          <w:szCs w:val="22"/>
        </w:rPr>
        <w:t>prog</w:t>
      </w:r>
      <w:r>
        <w:rPr>
          <w:sz w:val="22"/>
          <w:szCs w:val="22"/>
        </w:rPr>
        <w:t>ramske opreme (angl.: Software),</w:t>
      </w:r>
    </w:p>
    <w:p w14:paraId="09F1C1BE" w14:textId="77777777" w:rsidR="000800DC" w:rsidRPr="00880566" w:rsidRDefault="000800DC" w:rsidP="001D0D1B">
      <w:pPr>
        <w:numPr>
          <w:ilvl w:val="0"/>
          <w:numId w:val="16"/>
        </w:numPr>
        <w:rPr>
          <w:sz w:val="22"/>
          <w:szCs w:val="22"/>
        </w:rPr>
      </w:pPr>
      <w:r w:rsidRPr="00880566">
        <w:rPr>
          <w:sz w:val="22"/>
          <w:szCs w:val="22"/>
        </w:rPr>
        <w:t xml:space="preserve">strojne programske opreme (angl.: </w:t>
      </w:r>
      <w:proofErr w:type="spellStart"/>
      <w:r w:rsidRPr="00880566">
        <w:rPr>
          <w:sz w:val="22"/>
          <w:szCs w:val="22"/>
        </w:rPr>
        <w:t>Firmware</w:t>
      </w:r>
      <w:proofErr w:type="spellEnd"/>
      <w:r w:rsidRPr="00880566">
        <w:rPr>
          <w:sz w:val="22"/>
          <w:szCs w:val="22"/>
        </w:rPr>
        <w:t>).</w:t>
      </w:r>
    </w:p>
    <w:p w14:paraId="1AA23AD1" w14:textId="77777777" w:rsidR="000800DC" w:rsidRDefault="000800DC" w:rsidP="000800DC">
      <w:pPr>
        <w:rPr>
          <w:sz w:val="22"/>
          <w:szCs w:val="22"/>
        </w:rPr>
      </w:pPr>
    </w:p>
    <w:p w14:paraId="781AAFCD" w14:textId="77777777" w:rsidR="000800DC" w:rsidRPr="00880566" w:rsidRDefault="000800DC" w:rsidP="000800DC">
      <w:pPr>
        <w:rPr>
          <w:sz w:val="22"/>
          <w:szCs w:val="22"/>
        </w:rPr>
      </w:pPr>
      <w:r w:rsidRPr="00880566">
        <w:rPr>
          <w:sz w:val="22"/>
          <w:szCs w:val="22"/>
        </w:rPr>
        <w:t xml:space="preserve">V okviru vzdrževanja opreme </w:t>
      </w:r>
      <w:r>
        <w:rPr>
          <w:sz w:val="22"/>
          <w:szCs w:val="22"/>
        </w:rPr>
        <w:t>v času garancije</w:t>
      </w:r>
      <w:r w:rsidRPr="00880566">
        <w:rPr>
          <w:sz w:val="22"/>
          <w:szCs w:val="22"/>
        </w:rPr>
        <w:t>, ponudnik storitev zagotavlja:</w:t>
      </w:r>
    </w:p>
    <w:p w14:paraId="32D7435C" w14:textId="14FCD98B" w:rsidR="000800DC" w:rsidRPr="00880566" w:rsidRDefault="000800DC" w:rsidP="001D0D1B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sprejem prijave okvare in odprava okvare na okvarjeni opremi v dogovorjenem režimu (</w:t>
      </w:r>
      <w:r>
        <w:rPr>
          <w:sz w:val="22"/>
          <w:szCs w:val="22"/>
        </w:rPr>
        <w:t>«Režimi vzdrževanja opreme«</w:t>
      </w:r>
      <w:r w:rsidRPr="00880566">
        <w:rPr>
          <w:sz w:val="22"/>
          <w:szCs w:val="22"/>
        </w:rPr>
        <w:t>), ki vključuje tudi menjavo strojne op</w:t>
      </w:r>
      <w:r>
        <w:rPr>
          <w:sz w:val="22"/>
          <w:szCs w:val="22"/>
        </w:rPr>
        <w:t>reme glede na režim vzdrževanja,</w:t>
      </w:r>
    </w:p>
    <w:p w14:paraId="073FEBE1" w14:textId="77777777" w:rsidR="000800DC" w:rsidRDefault="000800DC" w:rsidP="001D0D1B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zagotavljanje vseh izdanih progr</w:t>
      </w:r>
      <w:r>
        <w:rPr>
          <w:sz w:val="22"/>
          <w:szCs w:val="22"/>
        </w:rPr>
        <w:t xml:space="preserve">amskih popravkov (angl.: </w:t>
      </w:r>
      <w:proofErr w:type="spellStart"/>
      <w:r>
        <w:rPr>
          <w:sz w:val="22"/>
          <w:szCs w:val="22"/>
        </w:rPr>
        <w:t>Patch</w:t>
      </w:r>
      <w:proofErr w:type="spellEnd"/>
      <w:r>
        <w:rPr>
          <w:sz w:val="22"/>
          <w:szCs w:val="22"/>
        </w:rPr>
        <w:t>),</w:t>
      </w:r>
    </w:p>
    <w:p w14:paraId="3A48C6D8" w14:textId="77777777" w:rsidR="000800DC" w:rsidRPr="00880566" w:rsidRDefault="000800DC" w:rsidP="001D0D1B">
      <w:pPr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takojšnja instalacija vseh nujnih varnostnih popravkov za ranljivosti oz. napake, ki bi ogrozile varnost informacijskega sistema naročnika,</w:t>
      </w:r>
    </w:p>
    <w:p w14:paraId="1501177A" w14:textId="77777777" w:rsidR="000800DC" w:rsidRPr="00880566" w:rsidRDefault="000800DC" w:rsidP="001D0D1B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zagotavljanje vseh izdaj programske opreme in strojne programske opreme (angl.: </w:t>
      </w:r>
      <w:proofErr w:type="spellStart"/>
      <w:r w:rsidRPr="00880566">
        <w:rPr>
          <w:sz w:val="22"/>
          <w:szCs w:val="22"/>
        </w:rPr>
        <w:t>Minor</w:t>
      </w:r>
      <w:proofErr w:type="spellEnd"/>
      <w:r w:rsidRPr="00880566">
        <w:rPr>
          <w:sz w:val="22"/>
          <w:szCs w:val="22"/>
        </w:rPr>
        <w:t xml:space="preserve"> </w:t>
      </w:r>
      <w:proofErr w:type="spellStart"/>
      <w:r w:rsidRPr="00880566">
        <w:rPr>
          <w:sz w:val="22"/>
          <w:szCs w:val="22"/>
        </w:rPr>
        <w:t>and</w:t>
      </w:r>
      <w:proofErr w:type="spellEnd"/>
      <w:r w:rsidRPr="00880566">
        <w:rPr>
          <w:sz w:val="22"/>
          <w:szCs w:val="22"/>
        </w:rPr>
        <w:t xml:space="preserve"> Major Software </w:t>
      </w:r>
      <w:proofErr w:type="spellStart"/>
      <w:r w:rsidRPr="00880566">
        <w:rPr>
          <w:sz w:val="22"/>
          <w:szCs w:val="22"/>
        </w:rPr>
        <w:t>Releases</w:t>
      </w:r>
      <w:proofErr w:type="spellEnd"/>
      <w:r>
        <w:rPr>
          <w:sz w:val="22"/>
          <w:szCs w:val="22"/>
        </w:rPr>
        <w:t>) v sklopu iste funkcionalnosti,</w:t>
      </w:r>
    </w:p>
    <w:p w14:paraId="65EE4FFA" w14:textId="77777777" w:rsidR="000800DC" w:rsidRPr="00880566" w:rsidRDefault="000800DC" w:rsidP="001D0D1B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lastRenderedPageBreak/>
        <w:t>neposreden dostop do proizvajalčevih centrov za tehnično podporo 24 ur dnevno vse dni v letu, za določene osebe naročnika, preko ponudnikovih</w:t>
      </w:r>
      <w:r>
        <w:rPr>
          <w:sz w:val="22"/>
          <w:szCs w:val="22"/>
        </w:rPr>
        <w:t xml:space="preserve"> pooblaščencev za prijavo napak,</w:t>
      </w:r>
    </w:p>
    <w:p w14:paraId="027F0D8E" w14:textId="77777777" w:rsidR="000800DC" w:rsidRPr="00880566" w:rsidRDefault="000800DC" w:rsidP="001D0D1B">
      <w:pPr>
        <w:numPr>
          <w:ilvl w:val="0"/>
          <w:numId w:val="17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periodične storitve. </w:t>
      </w:r>
    </w:p>
    <w:p w14:paraId="5F37AAFE" w14:textId="77777777" w:rsidR="000800DC" w:rsidRPr="00880566" w:rsidRDefault="000800DC" w:rsidP="000800DC">
      <w:pPr>
        <w:ind w:left="5760" w:firstLine="720"/>
        <w:rPr>
          <w:sz w:val="22"/>
          <w:szCs w:val="22"/>
        </w:rPr>
      </w:pPr>
    </w:p>
    <w:p w14:paraId="4128C7AB" w14:textId="77777777" w:rsidR="000800DC" w:rsidRPr="00880566" w:rsidRDefault="000800DC" w:rsidP="000800DC">
      <w:pPr>
        <w:jc w:val="both"/>
        <w:rPr>
          <w:color w:val="00B050"/>
          <w:sz w:val="22"/>
          <w:szCs w:val="22"/>
        </w:rPr>
      </w:pPr>
    </w:p>
    <w:p w14:paraId="5480CFC0" w14:textId="77777777" w:rsidR="000800DC" w:rsidRPr="00880566" w:rsidRDefault="000800DC" w:rsidP="000800DC">
      <w:pPr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I</w:t>
      </w:r>
      <w:r w:rsidRPr="00880566">
        <w:rPr>
          <w:b/>
          <w:color w:val="00B050"/>
          <w:sz w:val="22"/>
          <w:szCs w:val="22"/>
        </w:rPr>
        <w:t>.</w:t>
      </w:r>
      <w:r>
        <w:rPr>
          <w:b/>
          <w:color w:val="00B050"/>
          <w:sz w:val="22"/>
          <w:szCs w:val="22"/>
        </w:rPr>
        <w:t>)</w:t>
      </w:r>
      <w:r w:rsidRPr="00880566">
        <w:rPr>
          <w:b/>
          <w:color w:val="00B050"/>
          <w:sz w:val="22"/>
          <w:szCs w:val="22"/>
        </w:rPr>
        <w:t xml:space="preserve"> Vzdrževanje </w:t>
      </w:r>
      <w:r>
        <w:rPr>
          <w:b/>
          <w:color w:val="00B050"/>
          <w:sz w:val="22"/>
          <w:szCs w:val="22"/>
        </w:rPr>
        <w:t xml:space="preserve">dobavljene opreme </w:t>
      </w:r>
      <w:r w:rsidRPr="00880566">
        <w:rPr>
          <w:b/>
          <w:color w:val="00B050"/>
          <w:sz w:val="22"/>
          <w:szCs w:val="22"/>
        </w:rPr>
        <w:t xml:space="preserve">v </w:t>
      </w:r>
      <w:r>
        <w:rPr>
          <w:b/>
          <w:color w:val="00B050"/>
          <w:sz w:val="22"/>
          <w:szCs w:val="22"/>
        </w:rPr>
        <w:t>času garancije</w:t>
      </w:r>
    </w:p>
    <w:p w14:paraId="6CAED06A" w14:textId="77777777" w:rsidR="000800DC" w:rsidRPr="00880566" w:rsidRDefault="000800DC" w:rsidP="000800DC">
      <w:pPr>
        <w:rPr>
          <w:sz w:val="22"/>
          <w:szCs w:val="22"/>
        </w:rPr>
      </w:pPr>
    </w:p>
    <w:p w14:paraId="575A0982" w14:textId="79383AF4" w:rsidR="00575A66" w:rsidRDefault="00575A66" w:rsidP="000800DC">
      <w:pPr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0800DC">
        <w:rPr>
          <w:sz w:val="22"/>
          <w:szCs w:val="22"/>
        </w:rPr>
        <w:t xml:space="preserve">ova dobavljena oprema se vzdržuje v </w:t>
      </w:r>
      <w:r>
        <w:rPr>
          <w:sz w:val="22"/>
          <w:szCs w:val="22"/>
        </w:rPr>
        <w:t>naslednjih režimih (točka »Režimi vzdrževanja opreme«):</w:t>
      </w:r>
    </w:p>
    <w:p w14:paraId="68CB3DEE" w14:textId="53A9982D" w:rsidR="00575A66" w:rsidRDefault="00575A66" w:rsidP="001D0D1B">
      <w:pPr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>Režim A:</w:t>
      </w:r>
    </w:p>
    <w:p w14:paraId="3E1DC75F" w14:textId="68EC6FB0" w:rsidR="004F5450" w:rsidRDefault="004F5450" w:rsidP="004F5450">
      <w:pPr>
        <w:numPr>
          <w:ilvl w:val="1"/>
          <w:numId w:val="16"/>
        </w:numPr>
        <w:rPr>
          <w:sz w:val="22"/>
          <w:szCs w:val="22"/>
        </w:rPr>
      </w:pPr>
      <w:r w:rsidRPr="00575A66">
        <w:rPr>
          <w:sz w:val="22"/>
          <w:szCs w:val="22"/>
        </w:rPr>
        <w:t>1.1.</w:t>
      </w:r>
      <w:r>
        <w:rPr>
          <w:sz w:val="22"/>
          <w:szCs w:val="22"/>
        </w:rPr>
        <w:t>1</w:t>
      </w:r>
      <w:r w:rsidRPr="00575A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48-portno </w:t>
      </w:r>
      <w:proofErr w:type="spellStart"/>
      <w:r w:rsidR="008557BA">
        <w:rPr>
          <w:sz w:val="22"/>
          <w:szCs w:val="22"/>
        </w:rPr>
        <w:t>dostopovno</w:t>
      </w:r>
      <w:proofErr w:type="spellEnd"/>
      <w:r>
        <w:rPr>
          <w:sz w:val="22"/>
          <w:szCs w:val="22"/>
        </w:rPr>
        <w:t xml:space="preserve"> stikalo s </w:t>
      </w:r>
      <w:proofErr w:type="spellStart"/>
      <w:r>
        <w:rPr>
          <w:sz w:val="22"/>
          <w:szCs w:val="22"/>
        </w:rPr>
        <w:t>PoE</w:t>
      </w:r>
      <w:proofErr w:type="spellEnd"/>
      <w:r>
        <w:rPr>
          <w:sz w:val="22"/>
          <w:szCs w:val="22"/>
        </w:rPr>
        <w:t>+</w:t>
      </w:r>
    </w:p>
    <w:p w14:paraId="17766D91" w14:textId="499640CB" w:rsidR="004F5450" w:rsidRDefault="004F5450" w:rsidP="004F5450">
      <w:pPr>
        <w:numPr>
          <w:ilvl w:val="1"/>
          <w:numId w:val="16"/>
        </w:numPr>
        <w:rPr>
          <w:sz w:val="22"/>
          <w:szCs w:val="22"/>
        </w:rPr>
      </w:pPr>
      <w:r w:rsidRPr="00575A66">
        <w:rPr>
          <w:sz w:val="22"/>
          <w:szCs w:val="22"/>
        </w:rPr>
        <w:t>1.1.</w:t>
      </w:r>
      <w:r>
        <w:rPr>
          <w:sz w:val="22"/>
          <w:szCs w:val="22"/>
        </w:rPr>
        <w:t>2</w:t>
      </w:r>
      <w:r w:rsidRPr="00575A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24-portno </w:t>
      </w:r>
      <w:proofErr w:type="spellStart"/>
      <w:r w:rsidR="008557BA">
        <w:rPr>
          <w:sz w:val="22"/>
          <w:szCs w:val="22"/>
        </w:rPr>
        <w:t>dostopovno</w:t>
      </w:r>
      <w:proofErr w:type="spellEnd"/>
      <w:r>
        <w:rPr>
          <w:sz w:val="22"/>
          <w:szCs w:val="22"/>
        </w:rPr>
        <w:t xml:space="preserve"> stikalo s </w:t>
      </w:r>
      <w:proofErr w:type="spellStart"/>
      <w:r>
        <w:rPr>
          <w:sz w:val="22"/>
          <w:szCs w:val="22"/>
        </w:rPr>
        <w:t>PoE</w:t>
      </w:r>
      <w:proofErr w:type="spellEnd"/>
      <w:r>
        <w:rPr>
          <w:sz w:val="22"/>
          <w:szCs w:val="22"/>
        </w:rPr>
        <w:t>+</w:t>
      </w:r>
    </w:p>
    <w:p w14:paraId="3556164A" w14:textId="3EC50765" w:rsidR="004F5450" w:rsidRDefault="004F5450" w:rsidP="004F5450">
      <w:pPr>
        <w:numPr>
          <w:ilvl w:val="1"/>
          <w:numId w:val="16"/>
        </w:numPr>
        <w:rPr>
          <w:sz w:val="22"/>
          <w:szCs w:val="22"/>
        </w:rPr>
      </w:pPr>
      <w:r w:rsidRPr="00575A66">
        <w:rPr>
          <w:sz w:val="22"/>
          <w:szCs w:val="22"/>
        </w:rPr>
        <w:t>1.1.</w:t>
      </w:r>
      <w:r>
        <w:rPr>
          <w:sz w:val="22"/>
          <w:szCs w:val="22"/>
        </w:rPr>
        <w:t>3</w:t>
      </w:r>
      <w:r w:rsidRPr="00575A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24-portno </w:t>
      </w:r>
      <w:proofErr w:type="spellStart"/>
      <w:r w:rsidR="008557BA">
        <w:rPr>
          <w:sz w:val="22"/>
          <w:szCs w:val="22"/>
        </w:rPr>
        <w:t>dostopovno</w:t>
      </w:r>
      <w:proofErr w:type="spellEnd"/>
      <w:r>
        <w:rPr>
          <w:sz w:val="22"/>
          <w:szCs w:val="22"/>
        </w:rPr>
        <w:t xml:space="preserve"> stikalo brez </w:t>
      </w:r>
      <w:proofErr w:type="spellStart"/>
      <w:r>
        <w:rPr>
          <w:sz w:val="22"/>
          <w:szCs w:val="22"/>
        </w:rPr>
        <w:t>PoE</w:t>
      </w:r>
      <w:proofErr w:type="spellEnd"/>
      <w:r>
        <w:rPr>
          <w:sz w:val="22"/>
          <w:szCs w:val="22"/>
        </w:rPr>
        <w:t>+</w:t>
      </w:r>
    </w:p>
    <w:p w14:paraId="37CB9D73" w14:textId="77777777" w:rsidR="00883783" w:rsidRDefault="00883783" w:rsidP="000800DC">
      <w:pPr>
        <w:jc w:val="both"/>
        <w:rPr>
          <w:sz w:val="22"/>
          <w:szCs w:val="22"/>
        </w:rPr>
      </w:pPr>
    </w:p>
    <w:p w14:paraId="50F01A8A" w14:textId="77777777" w:rsidR="000800DC" w:rsidRPr="000800DC" w:rsidRDefault="000800DC" w:rsidP="000800DC">
      <w:pPr>
        <w:rPr>
          <w:b/>
        </w:rPr>
      </w:pPr>
      <w:r w:rsidRPr="000800DC">
        <w:rPr>
          <w:b/>
        </w:rPr>
        <w:t>Vzdrževanje v času garancije mora vključevati:</w:t>
      </w:r>
    </w:p>
    <w:p w14:paraId="2637012B" w14:textId="77777777" w:rsidR="000800DC" w:rsidRDefault="000800DC" w:rsidP="000800DC"/>
    <w:p w14:paraId="27348AB7" w14:textId="77777777" w:rsidR="000800DC" w:rsidRPr="00880566" w:rsidRDefault="000800DC" w:rsidP="001D0D1B">
      <w:pPr>
        <w:numPr>
          <w:ilvl w:val="0"/>
          <w:numId w:val="18"/>
        </w:numPr>
        <w:tabs>
          <w:tab w:val="clear" w:pos="360"/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Dostop do tehnične podpore ponudnika po:</w:t>
      </w:r>
    </w:p>
    <w:p w14:paraId="25BA5BE2" w14:textId="77777777" w:rsidR="000800DC" w:rsidRPr="00880566" w:rsidRDefault="000800DC" w:rsidP="001D0D1B">
      <w:pPr>
        <w:numPr>
          <w:ilvl w:val="1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telefonu oziroma mobitelu izven delovnega časa</w:t>
      </w:r>
      <w:r>
        <w:rPr>
          <w:sz w:val="22"/>
          <w:szCs w:val="22"/>
        </w:rPr>
        <w:t>,</w:t>
      </w:r>
    </w:p>
    <w:p w14:paraId="7963B8ED" w14:textId="77777777" w:rsidR="000800DC" w:rsidRPr="00880566" w:rsidRDefault="000800DC" w:rsidP="001D0D1B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telefaksu</w:t>
      </w:r>
      <w:r>
        <w:rPr>
          <w:sz w:val="22"/>
          <w:szCs w:val="22"/>
        </w:rPr>
        <w:t>,</w:t>
      </w:r>
    </w:p>
    <w:p w14:paraId="01BA5569" w14:textId="77777777" w:rsidR="000800DC" w:rsidRPr="00880566" w:rsidRDefault="000800DC" w:rsidP="001D0D1B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elektronski pošti</w:t>
      </w:r>
      <w:r>
        <w:rPr>
          <w:sz w:val="22"/>
          <w:szCs w:val="22"/>
        </w:rPr>
        <w:t>,</w:t>
      </w:r>
    </w:p>
    <w:p w14:paraId="646B539E" w14:textId="77777777" w:rsidR="000800DC" w:rsidRPr="00880566" w:rsidRDefault="000800DC" w:rsidP="001D0D1B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z obrazcem, dosegljivem na omrežju internet (ponudnik navede URL)</w:t>
      </w:r>
      <w:r>
        <w:rPr>
          <w:sz w:val="22"/>
          <w:szCs w:val="22"/>
        </w:rPr>
        <w:t>.</w:t>
      </w:r>
    </w:p>
    <w:p w14:paraId="0473B044" w14:textId="77777777" w:rsidR="000800DC" w:rsidRPr="00880566" w:rsidRDefault="000800DC" w:rsidP="001D0D1B">
      <w:pPr>
        <w:numPr>
          <w:ilvl w:val="0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Odprava napak:</w:t>
      </w:r>
    </w:p>
    <w:p w14:paraId="653DDF57" w14:textId="77777777" w:rsidR="000800DC" w:rsidRPr="00880566" w:rsidRDefault="000800DC" w:rsidP="001D0D1B">
      <w:pPr>
        <w:numPr>
          <w:ilvl w:val="1"/>
          <w:numId w:val="18"/>
        </w:numPr>
        <w:tabs>
          <w:tab w:val="num" w:pos="792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880566">
        <w:rPr>
          <w:sz w:val="22"/>
          <w:szCs w:val="22"/>
        </w:rPr>
        <w:t xml:space="preserve">Ponudnik mora zagotavljati vzdrževanje strojne in programske opreme naprav </w:t>
      </w:r>
      <w:r w:rsidRPr="00880566">
        <w:rPr>
          <w:b/>
          <w:sz w:val="22"/>
          <w:szCs w:val="22"/>
        </w:rPr>
        <w:t>na kraju uporabe</w:t>
      </w:r>
      <w:r w:rsidRPr="00880566">
        <w:rPr>
          <w:sz w:val="22"/>
          <w:szCs w:val="22"/>
        </w:rPr>
        <w:t xml:space="preserve"> z zagotovljenim časom odziva in odprave napake.</w:t>
      </w:r>
    </w:p>
    <w:p w14:paraId="11AE071E" w14:textId="77777777" w:rsidR="000800DC" w:rsidRPr="00880566" w:rsidRDefault="000800DC" w:rsidP="001D0D1B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mora zagotoviti možnost prijave okvare vse dni v letu (7x24x365).</w:t>
      </w:r>
    </w:p>
    <w:p w14:paraId="5C53BCB3" w14:textId="77777777" w:rsidR="000800DC" w:rsidRPr="00880566" w:rsidRDefault="000800DC" w:rsidP="001D0D1B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Odzivni čas ponudnika od prijave okvare: do 45 minut.</w:t>
      </w:r>
    </w:p>
    <w:p w14:paraId="137AFEB7" w14:textId="77777777" w:rsidR="000800DC" w:rsidRPr="00880566" w:rsidRDefault="000800DC" w:rsidP="001D0D1B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Storitev </w:t>
      </w:r>
      <w:r w:rsidRPr="00880566">
        <w:rPr>
          <w:b/>
          <w:sz w:val="22"/>
          <w:szCs w:val="22"/>
        </w:rPr>
        <w:t>mora vključevati</w:t>
      </w:r>
      <w:r w:rsidRPr="00880566">
        <w:rPr>
          <w:sz w:val="22"/>
          <w:szCs w:val="22"/>
        </w:rPr>
        <w:t xml:space="preserve"> vse potrebne nadomestne dele, material, potne stroške in delo potrebno za odpravo okvare v omrežju.</w:t>
      </w:r>
    </w:p>
    <w:p w14:paraId="708A643B" w14:textId="77777777" w:rsidR="000800DC" w:rsidRPr="00880566" w:rsidRDefault="000800DC" w:rsidP="001D0D1B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V primeru nepravilnega delovanja programske opreme ponudnik naročniku nudi tehnično pomoč, obvesti proizvajalčev center za tehnično pomoč (TAC) o najdeni napaki in takoj, ko proizvajalec dobavi novo različico programske opreme z odpravljeno napako, izvede v dogovoru z naročnikom namestitev popravljene programske opreme.</w:t>
      </w:r>
    </w:p>
    <w:p w14:paraId="08341CA7" w14:textId="77777777" w:rsidR="000800DC" w:rsidRPr="00880566" w:rsidRDefault="000800DC" w:rsidP="001D0D1B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Tehnična pomoč pri težavah v delovanju omrežja, ki pomenijo poslabšanje ali nedelovanje storitev. </w:t>
      </w:r>
    </w:p>
    <w:p w14:paraId="523BF7D3" w14:textId="77777777" w:rsidR="000800DC" w:rsidRPr="00880566" w:rsidRDefault="000800DC" w:rsidP="001D0D1B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Vodenje vseh postopkov prijave, obravnave in odprave napak pri proizvajalcu (TAC).</w:t>
      </w:r>
    </w:p>
    <w:p w14:paraId="619F4C97" w14:textId="77777777" w:rsidR="000800DC" w:rsidRPr="00880566" w:rsidRDefault="000800DC" w:rsidP="001D0D1B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Neposreden (7x24x365) dostop do proizvajalčevega centra za tehnično pomoč (TAC center).</w:t>
      </w:r>
    </w:p>
    <w:p w14:paraId="374A2F1F" w14:textId="77777777" w:rsidR="000800DC" w:rsidRPr="00880566" w:rsidRDefault="000800DC" w:rsidP="001D0D1B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Dostop do novih verzij programske opreme (</w:t>
      </w:r>
      <w:proofErr w:type="spellStart"/>
      <w:r>
        <w:rPr>
          <w:sz w:val="22"/>
          <w:szCs w:val="22"/>
        </w:rPr>
        <w:t>firmware</w:t>
      </w:r>
      <w:proofErr w:type="spellEnd"/>
      <w:r w:rsidRPr="00880566">
        <w:rPr>
          <w:sz w:val="22"/>
          <w:szCs w:val="22"/>
        </w:rPr>
        <w:t>):</w:t>
      </w:r>
    </w:p>
    <w:p w14:paraId="33FE922D" w14:textId="77777777" w:rsidR="000800DC" w:rsidRPr="00880566" w:rsidRDefault="000800DC" w:rsidP="001D0D1B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licenčna pravica do vseh novih verzij programske opreme, kot jih dobavlja proizvajalec opreme (Dokazilo: Izjava proizvajalca opreme, da ima ponudnik licenčno pravico do dobave novih verzij programske opreme naročniku za vso opremo, ki je predmet razpisa). </w:t>
      </w:r>
    </w:p>
    <w:p w14:paraId="483AA0FD" w14:textId="77777777" w:rsidR="000800DC" w:rsidRPr="00880566" w:rsidRDefault="000800DC" w:rsidP="001D0D1B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obveščanje naročnika o novih verzijah in spremembah v njih.</w:t>
      </w:r>
    </w:p>
    <w:p w14:paraId="0C3EDF2F" w14:textId="77777777" w:rsidR="000800DC" w:rsidRPr="00880566" w:rsidRDefault="000800DC" w:rsidP="001D0D1B">
      <w:pPr>
        <w:numPr>
          <w:ilvl w:val="1"/>
          <w:numId w:val="18"/>
        </w:numPr>
        <w:tabs>
          <w:tab w:val="num" w:pos="252"/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enkrat letno po dogovoru z naročnikom izvede ponudnik brezplačno nadgradnjo. Namestitev programske opreme zaradi napak v delovanju naprave se ne šteje v brezplačno nadgradnjo.</w:t>
      </w:r>
    </w:p>
    <w:p w14:paraId="6304B64F" w14:textId="77777777" w:rsidR="000800DC" w:rsidRPr="00880566" w:rsidRDefault="000800DC" w:rsidP="001D0D1B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Vodenje dokumentacije vzdrževalnih posegov na opremi naročnika. Naročnik mora imeti možnost vpogleda v dokumentacijo preko interneta ves čas trajanja pogodbe.</w:t>
      </w:r>
    </w:p>
    <w:p w14:paraId="46D2E34B" w14:textId="77777777" w:rsidR="000800DC" w:rsidRPr="00880566" w:rsidRDefault="000800DC" w:rsidP="001D0D1B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Kratek povzetek opravljenih vzdrževalnih posegov je priloga mesečnemu računu, prav tako evidenca koriščenja ur v okviru mesečnega pavšala.</w:t>
      </w:r>
    </w:p>
    <w:p w14:paraId="236691FC" w14:textId="77777777" w:rsidR="000800DC" w:rsidRPr="00880566" w:rsidRDefault="000800DC" w:rsidP="001D0D1B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lastRenderedPageBreak/>
        <w:t>Obveščanje naročnika o varnostnih problemih z obstoječimi verzijami programske opreme in takojšnja izvedba akcij v dogovoru z naročnikom, če obstaja varnostna ogroženost na opremi, ki jo ima naročnik.</w:t>
      </w:r>
    </w:p>
    <w:p w14:paraId="30FB2CF1" w14:textId="77777777" w:rsidR="000800DC" w:rsidRPr="00880566" w:rsidRDefault="000800DC" w:rsidP="001D0D1B">
      <w:pPr>
        <w:numPr>
          <w:ilvl w:val="0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Dostop do tehnoloških informacij proizvajalca opreme v času trajanja pogodbe.</w:t>
      </w:r>
    </w:p>
    <w:p w14:paraId="2EF7DC77" w14:textId="77777777" w:rsidR="000800DC" w:rsidRDefault="000800DC" w:rsidP="000800DC">
      <w:pPr>
        <w:rPr>
          <w:sz w:val="22"/>
          <w:szCs w:val="22"/>
        </w:rPr>
      </w:pPr>
    </w:p>
    <w:p w14:paraId="00A4E7DA" w14:textId="77777777" w:rsidR="000800DC" w:rsidRPr="00880566" w:rsidRDefault="000800DC" w:rsidP="000800DC">
      <w:pPr>
        <w:rPr>
          <w:sz w:val="22"/>
          <w:szCs w:val="22"/>
        </w:rPr>
      </w:pPr>
    </w:p>
    <w:p w14:paraId="515F3E95" w14:textId="77777777" w:rsidR="000800DC" w:rsidRPr="00880566" w:rsidRDefault="000800DC" w:rsidP="000800DC">
      <w:pPr>
        <w:tabs>
          <w:tab w:val="num" w:pos="900"/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Režimi vzdrževanje opreme:</w:t>
      </w:r>
    </w:p>
    <w:p w14:paraId="4DF0B04C" w14:textId="77777777" w:rsidR="000800DC" w:rsidRPr="00880566" w:rsidRDefault="000800DC" w:rsidP="000800DC">
      <w:pPr>
        <w:tabs>
          <w:tab w:val="num" w:pos="900"/>
          <w:tab w:val="left" w:pos="9072"/>
        </w:tabs>
        <w:rPr>
          <w:b/>
          <w:sz w:val="22"/>
          <w:szCs w:val="22"/>
        </w:rPr>
      </w:pPr>
    </w:p>
    <w:p w14:paraId="25A83492" w14:textId="77777777" w:rsidR="000800DC" w:rsidRPr="00880566" w:rsidRDefault="000800DC" w:rsidP="000800DC">
      <w:pPr>
        <w:tabs>
          <w:tab w:val="num" w:pos="900"/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a) R</w:t>
      </w:r>
      <w:r w:rsidRPr="00880566">
        <w:rPr>
          <w:sz w:val="22"/>
          <w:szCs w:val="22"/>
        </w:rPr>
        <w:t>ežim vzdrževanja A (24/7):</w:t>
      </w:r>
    </w:p>
    <w:p w14:paraId="40F57A2A" w14:textId="77777777" w:rsidR="000800DC" w:rsidRPr="00880566" w:rsidRDefault="000800DC" w:rsidP="001D0D1B">
      <w:pPr>
        <w:numPr>
          <w:ilvl w:val="1"/>
          <w:numId w:val="18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bo okvaro na opremi, ki je v vzdrževalnem režimu »</w:t>
      </w:r>
      <w:r w:rsidRPr="00880566">
        <w:rPr>
          <w:b/>
          <w:sz w:val="22"/>
          <w:szCs w:val="22"/>
        </w:rPr>
        <w:t>A</w:t>
      </w:r>
      <w:r w:rsidRPr="00880566">
        <w:rPr>
          <w:sz w:val="22"/>
          <w:szCs w:val="22"/>
        </w:rPr>
        <w:t xml:space="preserve">« odpravil najkasneje v </w:t>
      </w:r>
      <w:r w:rsidRPr="00880566">
        <w:rPr>
          <w:b/>
          <w:sz w:val="22"/>
          <w:szCs w:val="22"/>
        </w:rPr>
        <w:t xml:space="preserve">4 urah </w:t>
      </w:r>
      <w:r w:rsidRPr="00880566">
        <w:rPr>
          <w:sz w:val="22"/>
          <w:szCs w:val="22"/>
        </w:rPr>
        <w:t xml:space="preserve">(Ljubljana in okolica), oz. najkasneje v 8 urah od prijave okvare. </w:t>
      </w:r>
    </w:p>
    <w:p w14:paraId="245C6EC8" w14:textId="77777777" w:rsidR="000800DC" w:rsidRPr="00606DDE" w:rsidRDefault="000800DC" w:rsidP="001D0D1B">
      <w:pPr>
        <w:pStyle w:val="ListParagraph"/>
        <w:widowControl/>
        <w:numPr>
          <w:ilvl w:val="0"/>
          <w:numId w:val="23"/>
        </w:numPr>
        <w:tabs>
          <w:tab w:val="num" w:pos="900"/>
          <w:tab w:val="left" w:pos="9072"/>
        </w:tabs>
        <w:suppressAutoHyphens w:val="0"/>
        <w:spacing w:after="0" w:line="240" w:lineRule="auto"/>
        <w:ind w:left="426"/>
        <w:contextualSpacing/>
        <w:jc w:val="both"/>
        <w:rPr>
          <w:sz w:val="22"/>
          <w:szCs w:val="22"/>
        </w:rPr>
      </w:pPr>
      <w:proofErr w:type="spellStart"/>
      <w:r w:rsidRPr="00606DDE">
        <w:rPr>
          <w:sz w:val="22"/>
          <w:szCs w:val="22"/>
        </w:rPr>
        <w:t>Režim</w:t>
      </w:r>
      <w:proofErr w:type="spellEnd"/>
      <w:r w:rsidRPr="00606DDE">
        <w:rPr>
          <w:sz w:val="22"/>
          <w:szCs w:val="22"/>
        </w:rPr>
        <w:t xml:space="preserve"> </w:t>
      </w:r>
      <w:proofErr w:type="spellStart"/>
      <w:r w:rsidRPr="00606DDE">
        <w:rPr>
          <w:sz w:val="22"/>
          <w:szCs w:val="22"/>
        </w:rPr>
        <w:t>vzdrževanja</w:t>
      </w:r>
      <w:proofErr w:type="spellEnd"/>
      <w:r w:rsidRPr="00606DDE">
        <w:rPr>
          <w:sz w:val="22"/>
          <w:szCs w:val="22"/>
        </w:rPr>
        <w:t xml:space="preserve"> B (24/7 – failover):</w:t>
      </w:r>
    </w:p>
    <w:p w14:paraId="0912BA1D" w14:textId="77777777" w:rsidR="000800DC" w:rsidRPr="00880566" w:rsidRDefault="000800DC" w:rsidP="001D0D1B">
      <w:pPr>
        <w:numPr>
          <w:ilvl w:val="1"/>
          <w:numId w:val="24"/>
        </w:numPr>
        <w:tabs>
          <w:tab w:val="left" w:pos="9072"/>
        </w:tabs>
        <w:ind w:left="993"/>
        <w:jc w:val="both"/>
        <w:rPr>
          <w:sz w:val="22"/>
          <w:szCs w:val="22"/>
        </w:rPr>
      </w:pPr>
      <w:r w:rsidRPr="00880566">
        <w:rPr>
          <w:b/>
          <w:sz w:val="22"/>
          <w:szCs w:val="22"/>
        </w:rPr>
        <w:t>Definicija</w:t>
      </w:r>
      <w:r w:rsidRPr="00880566">
        <w:rPr>
          <w:sz w:val="22"/>
          <w:szCs w:val="22"/>
        </w:rPr>
        <w:t xml:space="preserve">: Oprema, ki deluje v </w:t>
      </w:r>
      <w:proofErr w:type="spellStart"/>
      <w:r w:rsidRPr="00880566">
        <w:rPr>
          <w:sz w:val="22"/>
          <w:szCs w:val="22"/>
        </w:rPr>
        <w:t>failover</w:t>
      </w:r>
      <w:proofErr w:type="spellEnd"/>
      <w:r w:rsidRPr="00880566">
        <w:rPr>
          <w:sz w:val="22"/>
          <w:szCs w:val="22"/>
        </w:rPr>
        <w:t xml:space="preserve"> načinu (</w:t>
      </w:r>
      <w:proofErr w:type="spellStart"/>
      <w:r w:rsidRPr="00880566">
        <w:rPr>
          <w:sz w:val="22"/>
          <w:szCs w:val="22"/>
        </w:rPr>
        <w:t>redundančna</w:t>
      </w:r>
      <w:proofErr w:type="spellEnd"/>
      <w:r w:rsidRPr="00880566">
        <w:rPr>
          <w:sz w:val="22"/>
          <w:szCs w:val="22"/>
        </w:rPr>
        <w:t xml:space="preserve"> postavitev) se obravnava kot celota. Predstavljata ga dve identični napravi (</w:t>
      </w:r>
      <w:proofErr w:type="spellStart"/>
      <w:r w:rsidRPr="00880566">
        <w:rPr>
          <w:sz w:val="22"/>
          <w:szCs w:val="22"/>
        </w:rPr>
        <w:t>Primary</w:t>
      </w:r>
      <w:proofErr w:type="spellEnd"/>
      <w:r w:rsidRPr="00880566">
        <w:rPr>
          <w:sz w:val="22"/>
          <w:szCs w:val="22"/>
        </w:rPr>
        <w:t xml:space="preserve">, </w:t>
      </w:r>
      <w:proofErr w:type="spellStart"/>
      <w:r w:rsidRPr="00880566">
        <w:rPr>
          <w:sz w:val="22"/>
          <w:szCs w:val="22"/>
        </w:rPr>
        <w:t>Secondary</w:t>
      </w:r>
      <w:proofErr w:type="spellEnd"/>
      <w:r w:rsidRPr="00880566">
        <w:rPr>
          <w:sz w:val="22"/>
          <w:szCs w:val="22"/>
        </w:rPr>
        <w:t>). V sistemu je aktivna (</w:t>
      </w:r>
      <w:proofErr w:type="spellStart"/>
      <w:r w:rsidRPr="00880566">
        <w:rPr>
          <w:sz w:val="22"/>
          <w:szCs w:val="22"/>
        </w:rPr>
        <w:t>active</w:t>
      </w:r>
      <w:proofErr w:type="spellEnd"/>
      <w:r w:rsidRPr="00880566">
        <w:rPr>
          <w:sz w:val="22"/>
          <w:szCs w:val="22"/>
        </w:rPr>
        <w:t>) ena naprava, druga pa je v stanju pripravljenosti (</w:t>
      </w:r>
      <w:proofErr w:type="spellStart"/>
      <w:r w:rsidRPr="00880566">
        <w:rPr>
          <w:sz w:val="22"/>
          <w:szCs w:val="22"/>
        </w:rPr>
        <w:t>standby</w:t>
      </w:r>
      <w:proofErr w:type="spellEnd"/>
      <w:r w:rsidRPr="00880566">
        <w:rPr>
          <w:sz w:val="22"/>
          <w:szCs w:val="22"/>
        </w:rPr>
        <w:t xml:space="preserve">). </w:t>
      </w:r>
    </w:p>
    <w:p w14:paraId="2E7A9AA4" w14:textId="77777777" w:rsidR="000800DC" w:rsidRPr="00880566" w:rsidRDefault="000800DC" w:rsidP="001D0D1B">
      <w:pPr>
        <w:numPr>
          <w:ilvl w:val="1"/>
          <w:numId w:val="24"/>
        </w:numPr>
        <w:tabs>
          <w:tab w:val="left" w:pos="9072"/>
        </w:tabs>
        <w:ind w:left="993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V primeru odpovedi celotnega sistema (</w:t>
      </w:r>
      <w:proofErr w:type="spellStart"/>
      <w:r w:rsidRPr="00880566">
        <w:rPr>
          <w:sz w:val="22"/>
          <w:szCs w:val="22"/>
        </w:rPr>
        <w:t>Primary</w:t>
      </w:r>
      <w:proofErr w:type="spellEnd"/>
      <w:r w:rsidRPr="00880566">
        <w:rPr>
          <w:sz w:val="22"/>
          <w:szCs w:val="22"/>
        </w:rPr>
        <w:t xml:space="preserve"> in </w:t>
      </w:r>
      <w:proofErr w:type="spellStart"/>
      <w:r w:rsidRPr="00880566">
        <w:rPr>
          <w:sz w:val="22"/>
          <w:szCs w:val="22"/>
        </w:rPr>
        <w:t>Secondary</w:t>
      </w:r>
      <w:proofErr w:type="spellEnd"/>
      <w:r w:rsidRPr="00880566">
        <w:rPr>
          <w:sz w:val="22"/>
          <w:szCs w:val="22"/>
        </w:rPr>
        <w:t xml:space="preserve">), mora ponudnik zagotoviti delujoče stanje v skladu z režimom vzdrževanja A. </w:t>
      </w:r>
    </w:p>
    <w:p w14:paraId="308B5095" w14:textId="77777777" w:rsidR="000800DC" w:rsidRPr="00880566" w:rsidRDefault="000800DC" w:rsidP="001D0D1B">
      <w:pPr>
        <w:numPr>
          <w:ilvl w:val="1"/>
          <w:numId w:val="24"/>
        </w:numPr>
        <w:tabs>
          <w:tab w:val="left" w:pos="9072"/>
        </w:tabs>
        <w:ind w:left="993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V primeru, da odpove samo ena od naprav v </w:t>
      </w:r>
      <w:proofErr w:type="spellStart"/>
      <w:r w:rsidRPr="00880566">
        <w:rPr>
          <w:sz w:val="22"/>
          <w:szCs w:val="22"/>
        </w:rPr>
        <w:t>redundančni</w:t>
      </w:r>
      <w:proofErr w:type="spellEnd"/>
      <w:r w:rsidRPr="00880566">
        <w:rPr>
          <w:sz w:val="22"/>
          <w:szCs w:val="22"/>
        </w:rPr>
        <w:t xml:space="preserve"> postavitvi ter delovanje omrežja ni moteno ali onemogočeno, je dopusten čas zamenjave okvarjene naprave z identično napravo 2 (dva) dni.</w:t>
      </w:r>
    </w:p>
    <w:p w14:paraId="6B9F3726" w14:textId="77777777" w:rsidR="000800DC" w:rsidRPr="00880566" w:rsidRDefault="000800DC" w:rsidP="001D0D1B">
      <w:pPr>
        <w:numPr>
          <w:ilvl w:val="0"/>
          <w:numId w:val="23"/>
        </w:numPr>
        <w:tabs>
          <w:tab w:val="num" w:pos="900"/>
          <w:tab w:val="left" w:pos="9072"/>
        </w:tabs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Režim vzdrževanja C (24/7 – isti dan):</w:t>
      </w:r>
    </w:p>
    <w:p w14:paraId="56139089" w14:textId="77777777" w:rsidR="000800DC" w:rsidRPr="00880566" w:rsidRDefault="000800DC" w:rsidP="001D0D1B">
      <w:pPr>
        <w:numPr>
          <w:ilvl w:val="1"/>
          <w:numId w:val="23"/>
        </w:numPr>
        <w:tabs>
          <w:tab w:val="left" w:pos="9072"/>
        </w:tabs>
        <w:ind w:left="993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bo okvaro na opremi, ki je v vzdrževalnem režimu »</w:t>
      </w:r>
      <w:r w:rsidRPr="00880566">
        <w:rPr>
          <w:b/>
          <w:sz w:val="22"/>
          <w:szCs w:val="22"/>
        </w:rPr>
        <w:t>C</w:t>
      </w:r>
      <w:r w:rsidRPr="00880566">
        <w:rPr>
          <w:sz w:val="22"/>
          <w:szCs w:val="22"/>
        </w:rPr>
        <w:t xml:space="preserve">« odpravil v istem delovnem dnevu od prijave okvare. </w:t>
      </w:r>
    </w:p>
    <w:p w14:paraId="1D5E897B" w14:textId="77777777" w:rsidR="000800DC" w:rsidRPr="00880566" w:rsidRDefault="000800DC" w:rsidP="000800DC">
      <w:pPr>
        <w:rPr>
          <w:sz w:val="22"/>
          <w:szCs w:val="22"/>
        </w:rPr>
      </w:pPr>
    </w:p>
    <w:p w14:paraId="02DB9BFC" w14:textId="77777777" w:rsidR="000800DC" w:rsidRPr="00880566" w:rsidRDefault="000800DC" w:rsidP="000800DC">
      <w:pPr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Tehnična pomoč</w:t>
      </w:r>
      <w:r>
        <w:rPr>
          <w:b/>
          <w:sz w:val="22"/>
          <w:szCs w:val="22"/>
        </w:rPr>
        <w:t>:</w:t>
      </w:r>
    </w:p>
    <w:p w14:paraId="3DFBBF5B" w14:textId="6CD2CC75" w:rsidR="000800DC" w:rsidRPr="00880566" w:rsidRDefault="00883783" w:rsidP="001D0D1B">
      <w:pPr>
        <w:numPr>
          <w:ilvl w:val="0"/>
          <w:numId w:val="25"/>
        </w:numPr>
        <w:tabs>
          <w:tab w:val="left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0800DC" w:rsidRPr="00880566">
        <w:rPr>
          <w:sz w:val="22"/>
          <w:szCs w:val="22"/>
        </w:rPr>
        <w:t xml:space="preserve"> ekspertn</w:t>
      </w:r>
      <w:r>
        <w:rPr>
          <w:sz w:val="22"/>
          <w:szCs w:val="22"/>
        </w:rPr>
        <w:t>e</w:t>
      </w:r>
      <w:r w:rsidR="000800DC" w:rsidRPr="00880566">
        <w:rPr>
          <w:sz w:val="22"/>
          <w:szCs w:val="22"/>
        </w:rPr>
        <w:t xml:space="preserve"> ur</w:t>
      </w:r>
      <w:r>
        <w:rPr>
          <w:sz w:val="22"/>
          <w:szCs w:val="22"/>
        </w:rPr>
        <w:t>e</w:t>
      </w:r>
      <w:r w:rsidR="000800DC" w:rsidRPr="00880566">
        <w:rPr>
          <w:sz w:val="22"/>
          <w:szCs w:val="22"/>
        </w:rPr>
        <w:t xml:space="preserve"> mesečno, z možnostjo prenašanja neizkoriščenih ur v naslednje mesece.</w:t>
      </w:r>
    </w:p>
    <w:p w14:paraId="7DE8D15C" w14:textId="77777777" w:rsidR="000800DC" w:rsidRPr="00880566" w:rsidRDefault="000800DC" w:rsidP="001D0D1B">
      <w:pPr>
        <w:numPr>
          <w:ilvl w:val="0"/>
          <w:numId w:val="25"/>
        </w:numPr>
        <w:tabs>
          <w:tab w:val="left" w:pos="9072"/>
        </w:tabs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mesečno posreduje kratek povzetek uporabe tehnične pomoči in trenutno stanje izkoriščenosti ur v posameznem mesecu.</w:t>
      </w:r>
    </w:p>
    <w:p w14:paraId="1BA9600C" w14:textId="77777777" w:rsidR="000800DC" w:rsidRPr="00880566" w:rsidRDefault="000800DC" w:rsidP="000800DC">
      <w:pPr>
        <w:jc w:val="both"/>
        <w:rPr>
          <w:sz w:val="22"/>
          <w:szCs w:val="22"/>
        </w:rPr>
      </w:pPr>
    </w:p>
    <w:p w14:paraId="58E65AEC" w14:textId="77777777" w:rsidR="000800DC" w:rsidRDefault="000800DC" w:rsidP="000800DC">
      <w:pPr>
        <w:rPr>
          <w:sz w:val="22"/>
          <w:szCs w:val="22"/>
        </w:rPr>
      </w:pPr>
    </w:p>
    <w:p w14:paraId="22CC6C50" w14:textId="40FD00ED" w:rsidR="000800DC" w:rsidRPr="00880566" w:rsidRDefault="000800DC" w:rsidP="000800DC">
      <w:pPr>
        <w:jc w:val="both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II.) Ostale zahteve za vzdrževanje v času garancije</w:t>
      </w:r>
    </w:p>
    <w:p w14:paraId="2E78C72A" w14:textId="77777777" w:rsidR="000800DC" w:rsidRPr="00880566" w:rsidRDefault="000800DC" w:rsidP="000800DC">
      <w:pPr>
        <w:rPr>
          <w:sz w:val="22"/>
          <w:szCs w:val="22"/>
        </w:rPr>
      </w:pPr>
    </w:p>
    <w:p w14:paraId="74E00E2F" w14:textId="77777777" w:rsidR="000800DC" w:rsidRPr="00880566" w:rsidRDefault="000800DC" w:rsidP="000800DC">
      <w:pPr>
        <w:tabs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Diagnostična oprema:</w:t>
      </w:r>
    </w:p>
    <w:p w14:paraId="528D107E" w14:textId="77777777" w:rsidR="000800DC" w:rsidRPr="00880566" w:rsidRDefault="000800DC" w:rsidP="000800DC">
      <w:pPr>
        <w:tabs>
          <w:tab w:val="left" w:pos="9072"/>
        </w:tabs>
        <w:jc w:val="both"/>
        <w:rPr>
          <w:sz w:val="22"/>
          <w:szCs w:val="22"/>
        </w:rPr>
      </w:pPr>
    </w:p>
    <w:p w14:paraId="08BE8F83" w14:textId="77777777" w:rsidR="000800DC" w:rsidRPr="00880566" w:rsidRDefault="000800DC" w:rsidP="001D0D1B">
      <w:pPr>
        <w:numPr>
          <w:ilvl w:val="0"/>
          <w:numId w:val="21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mora ves čas trajanja pogodbe razpolagati z naslednjo lastno ali izposojeno diagnostično opremo:</w:t>
      </w:r>
    </w:p>
    <w:p w14:paraId="5A830932" w14:textId="77777777" w:rsidR="00532841" w:rsidRPr="00880566" w:rsidRDefault="00532841" w:rsidP="00532841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analizator protokolov (</w:t>
      </w:r>
      <w:proofErr w:type="spellStart"/>
      <w:r w:rsidRPr="00880566">
        <w:rPr>
          <w:sz w:val="22"/>
          <w:szCs w:val="22"/>
        </w:rPr>
        <w:t>Ethernet</w:t>
      </w:r>
      <w:proofErr w:type="spellEnd"/>
      <w:r w:rsidRPr="00880566">
        <w:rPr>
          <w:sz w:val="22"/>
          <w:szCs w:val="22"/>
        </w:rPr>
        <w:t xml:space="preserve"> 10</w:t>
      </w:r>
      <w:r>
        <w:rPr>
          <w:sz w:val="22"/>
          <w:szCs w:val="22"/>
        </w:rPr>
        <w:t>Mb</w:t>
      </w:r>
      <w:r w:rsidRPr="00880566">
        <w:rPr>
          <w:sz w:val="22"/>
          <w:szCs w:val="22"/>
        </w:rPr>
        <w:t>/100</w:t>
      </w:r>
      <w:r>
        <w:rPr>
          <w:sz w:val="22"/>
          <w:szCs w:val="22"/>
        </w:rPr>
        <w:t>Mb</w:t>
      </w:r>
      <w:r w:rsidRPr="00880566">
        <w:rPr>
          <w:sz w:val="22"/>
          <w:szCs w:val="22"/>
        </w:rPr>
        <w:t>/1</w:t>
      </w:r>
      <w:r>
        <w:rPr>
          <w:sz w:val="22"/>
          <w:szCs w:val="22"/>
        </w:rPr>
        <w:t>Gb/10Gb/40Gb</w:t>
      </w:r>
      <w:r w:rsidRPr="00880566">
        <w:rPr>
          <w:sz w:val="22"/>
          <w:szCs w:val="22"/>
        </w:rPr>
        <w:t xml:space="preserve">) z možnostjo ekspertne analize protokolov </w:t>
      </w:r>
      <w:r>
        <w:rPr>
          <w:sz w:val="22"/>
          <w:szCs w:val="22"/>
        </w:rPr>
        <w:t>od 2 do 7 OSI nivoja protokolov,</w:t>
      </w:r>
    </w:p>
    <w:p w14:paraId="1122399F" w14:textId="77777777" w:rsidR="00532841" w:rsidRPr="00880566" w:rsidRDefault="00532841" w:rsidP="00532841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generator prometa za preverjanje zmogljivosti pren</w:t>
      </w:r>
      <w:r>
        <w:rPr>
          <w:sz w:val="22"/>
          <w:szCs w:val="22"/>
        </w:rPr>
        <w:t>osnih omrežij po specifikacijah:</w:t>
      </w:r>
    </w:p>
    <w:p w14:paraId="69093797" w14:textId="77777777" w:rsidR="00532841" w:rsidRPr="00880566" w:rsidRDefault="00532841" w:rsidP="00532841">
      <w:pPr>
        <w:numPr>
          <w:ilvl w:val="0"/>
          <w:numId w:val="32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RFC 2544 (izguba, zakasnitve in trepetanje paketov pri hitrostih do 1Gb/s za naslove MAC, IP in IPv6 pri različno velikih paketih)</w:t>
      </w:r>
      <w:r>
        <w:rPr>
          <w:sz w:val="22"/>
          <w:szCs w:val="22"/>
        </w:rPr>
        <w:t>,</w:t>
      </w:r>
    </w:p>
    <w:p w14:paraId="21A689DA" w14:textId="77777777" w:rsidR="00532841" w:rsidRPr="00880566" w:rsidRDefault="00532841" w:rsidP="00532841">
      <w:pPr>
        <w:numPr>
          <w:ilvl w:val="0"/>
          <w:numId w:val="32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RFC 2889 (testiranje omrežja ali naprave z več vmesniki istočasno; promet eden-na-več in več-na-en vmesnik)</w:t>
      </w:r>
      <w:r>
        <w:rPr>
          <w:sz w:val="22"/>
          <w:szCs w:val="22"/>
        </w:rPr>
        <w:t>,</w:t>
      </w:r>
    </w:p>
    <w:p w14:paraId="0D033C8D" w14:textId="77777777" w:rsidR="00532841" w:rsidRPr="00880566" w:rsidRDefault="00532841" w:rsidP="00532841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preverjanje zmogljivosti protokolov DNS, DHCP, LDAP, HTTP/S, SSL, FTP</w:t>
      </w:r>
      <w:r>
        <w:rPr>
          <w:sz w:val="22"/>
          <w:szCs w:val="22"/>
        </w:rPr>
        <w:t>,</w:t>
      </w:r>
    </w:p>
    <w:p w14:paraId="5036A438" w14:textId="77777777" w:rsidR="00532841" w:rsidRPr="00CA40F0" w:rsidRDefault="00532841" w:rsidP="00532841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CA40F0">
        <w:rPr>
          <w:sz w:val="22"/>
          <w:szCs w:val="22"/>
        </w:rPr>
        <w:t>reprodukcija posnetega prometa z analizatorjem omrežja obeh sogovornikov (stran strežnika in odjemalca).</w:t>
      </w:r>
    </w:p>
    <w:p w14:paraId="27A4E5E7" w14:textId="77777777" w:rsidR="000800DC" w:rsidRPr="00880566" w:rsidRDefault="000800DC" w:rsidP="000800DC">
      <w:pPr>
        <w:ind w:left="720"/>
        <w:jc w:val="both"/>
        <w:rPr>
          <w:sz w:val="22"/>
          <w:szCs w:val="22"/>
        </w:rPr>
      </w:pPr>
    </w:p>
    <w:p w14:paraId="7C1494F9" w14:textId="77777777" w:rsidR="000800DC" w:rsidRPr="00880566" w:rsidRDefault="000800DC" w:rsidP="001D0D1B">
      <w:pPr>
        <w:numPr>
          <w:ilvl w:val="0"/>
          <w:numId w:val="21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Naročnik si pridržuje pravico, da v času trajanja pogodbe nenajavljeno preveri, </w:t>
      </w:r>
      <w:r>
        <w:rPr>
          <w:sz w:val="22"/>
          <w:szCs w:val="22"/>
        </w:rPr>
        <w:t>če</w:t>
      </w:r>
      <w:r w:rsidRPr="00880566">
        <w:rPr>
          <w:sz w:val="22"/>
          <w:szCs w:val="22"/>
        </w:rPr>
        <w:t xml:space="preserve"> ponudnik storitev dejansko razpolaga z navedeno lastno ali izposojeno diagnostično opremo. V primeru uporabe izposojene diagnostične opreme mora predložiti izjavo lastnika opreme, iz katere je nedvoumno razvidna možnost izposoje opreme.</w:t>
      </w:r>
    </w:p>
    <w:p w14:paraId="3CA40E4A" w14:textId="77777777" w:rsidR="000800DC" w:rsidRPr="00880566" w:rsidRDefault="000800DC" w:rsidP="000800DC">
      <w:pPr>
        <w:tabs>
          <w:tab w:val="left" w:pos="9072"/>
        </w:tabs>
        <w:rPr>
          <w:b/>
          <w:sz w:val="22"/>
          <w:szCs w:val="22"/>
        </w:rPr>
      </w:pPr>
    </w:p>
    <w:p w14:paraId="7CC51435" w14:textId="77777777" w:rsidR="000800DC" w:rsidRPr="00880566" w:rsidRDefault="000800DC" w:rsidP="000800DC">
      <w:pPr>
        <w:tabs>
          <w:tab w:val="left" w:pos="9072"/>
        </w:tabs>
        <w:rPr>
          <w:b/>
          <w:sz w:val="22"/>
          <w:szCs w:val="22"/>
        </w:rPr>
      </w:pPr>
    </w:p>
    <w:p w14:paraId="2FA5219A" w14:textId="77777777" w:rsidR="000800DC" w:rsidRPr="00880566" w:rsidRDefault="000800DC" w:rsidP="000800DC">
      <w:pPr>
        <w:tabs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Organizacija sistema za tehnično podporo:</w:t>
      </w:r>
    </w:p>
    <w:p w14:paraId="6D06DD98" w14:textId="77777777" w:rsidR="000800DC" w:rsidRPr="00880566" w:rsidRDefault="000800DC" w:rsidP="000800DC">
      <w:pPr>
        <w:tabs>
          <w:tab w:val="left" w:pos="9072"/>
        </w:tabs>
        <w:rPr>
          <w:b/>
          <w:sz w:val="22"/>
          <w:szCs w:val="22"/>
        </w:rPr>
      </w:pPr>
    </w:p>
    <w:p w14:paraId="3B700974" w14:textId="7C6B7C6B" w:rsidR="000800DC" w:rsidRPr="00880566" w:rsidRDefault="000800DC" w:rsidP="001D0D1B">
      <w:pPr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storitev mora imeti ves čas trajanja pogodbe vzpostavljen sistem za tehnično podporo, ki mora naročniku omogočati možnost prijave okvare opreme 24 ur na dan</w:t>
      </w:r>
      <w:r w:rsidR="00500C7E">
        <w:rPr>
          <w:sz w:val="22"/>
          <w:szCs w:val="22"/>
        </w:rPr>
        <w:t xml:space="preserve"> in vse dni v letu (po telefonu, </w:t>
      </w:r>
      <w:r w:rsidRPr="00880566">
        <w:rPr>
          <w:sz w:val="22"/>
          <w:szCs w:val="22"/>
        </w:rPr>
        <w:t xml:space="preserve">po elektronski pošti ali prek spletne aplikacije). </w:t>
      </w:r>
    </w:p>
    <w:p w14:paraId="54277D15" w14:textId="77777777" w:rsidR="000800DC" w:rsidRPr="00880566" w:rsidRDefault="000800DC" w:rsidP="000800DC">
      <w:pPr>
        <w:jc w:val="both"/>
        <w:rPr>
          <w:sz w:val="22"/>
          <w:szCs w:val="22"/>
        </w:rPr>
      </w:pPr>
    </w:p>
    <w:p w14:paraId="09F67596" w14:textId="77777777" w:rsidR="000800DC" w:rsidRPr="00880566" w:rsidRDefault="000800DC" w:rsidP="001D0D1B">
      <w:pPr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Sistem za tehnično podporo mora omogočati naročniku naslednje funkcionalnosti:</w:t>
      </w:r>
    </w:p>
    <w:p w14:paraId="4F099EA2" w14:textId="77777777" w:rsidR="000800DC" w:rsidRPr="00880566" w:rsidRDefault="000800DC" w:rsidP="001D0D1B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možnost spremljanja reševanja odprtih zadev (on-line prek spletne aplikacije ali na poziv prek elektronske pošte) od trenutka prijave okvare opre</w:t>
      </w:r>
      <w:r>
        <w:rPr>
          <w:sz w:val="22"/>
          <w:szCs w:val="22"/>
        </w:rPr>
        <w:t>me do trenutka zaključka zadeve,</w:t>
      </w:r>
    </w:p>
    <w:p w14:paraId="3F178DF6" w14:textId="77777777" w:rsidR="000800DC" w:rsidRPr="00880566" w:rsidRDefault="000800DC" w:rsidP="001D0D1B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možnost vpisa opomb </w:t>
      </w:r>
      <w:r>
        <w:rPr>
          <w:sz w:val="22"/>
          <w:szCs w:val="22"/>
        </w:rPr>
        <w:t>in/ali podatkov v odprte zadeve,</w:t>
      </w:r>
    </w:p>
    <w:p w14:paraId="05ADD96F" w14:textId="77777777" w:rsidR="000800DC" w:rsidRPr="00880566" w:rsidRDefault="000800DC" w:rsidP="001D0D1B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možnost spremljanja morebitne komunikacije ponudnika storitev s proizvajalčevim centrom za tehnično podporo</w:t>
      </w:r>
      <w:r>
        <w:rPr>
          <w:sz w:val="22"/>
          <w:szCs w:val="22"/>
        </w:rPr>
        <w:t>.</w:t>
      </w:r>
    </w:p>
    <w:p w14:paraId="797B1A3D" w14:textId="77777777" w:rsidR="000800DC" w:rsidRPr="00880566" w:rsidRDefault="000800DC" w:rsidP="000800DC">
      <w:pPr>
        <w:ind w:left="720"/>
        <w:rPr>
          <w:rFonts w:ascii="Times New Roman" w:hAnsi="Times New Roman" w:cs="Times New Roman"/>
          <w:sz w:val="22"/>
          <w:szCs w:val="22"/>
        </w:rPr>
      </w:pPr>
    </w:p>
    <w:p w14:paraId="02AA88BB" w14:textId="77777777" w:rsidR="000800DC" w:rsidRPr="00880566" w:rsidRDefault="000800DC" w:rsidP="000800DC">
      <w:pPr>
        <w:ind w:left="720"/>
        <w:rPr>
          <w:rFonts w:ascii="Times New Roman" w:hAnsi="Times New Roman" w:cs="Times New Roman"/>
          <w:sz w:val="22"/>
          <w:szCs w:val="22"/>
        </w:rPr>
      </w:pPr>
    </w:p>
    <w:p w14:paraId="634C1711" w14:textId="77777777" w:rsidR="000800DC" w:rsidRPr="00880566" w:rsidRDefault="000800DC" w:rsidP="000800DC">
      <w:pPr>
        <w:tabs>
          <w:tab w:val="left" w:pos="9072"/>
        </w:tabs>
        <w:rPr>
          <w:b/>
          <w:sz w:val="22"/>
          <w:szCs w:val="22"/>
        </w:rPr>
      </w:pPr>
      <w:r w:rsidRPr="00880566">
        <w:rPr>
          <w:b/>
          <w:sz w:val="22"/>
          <w:szCs w:val="22"/>
        </w:rPr>
        <w:t>Proaktivno zaznavanje, obravnava in odprava napak:</w:t>
      </w:r>
    </w:p>
    <w:p w14:paraId="791DDCAA" w14:textId="77777777" w:rsidR="000800DC" w:rsidRPr="00880566" w:rsidRDefault="000800DC" w:rsidP="000800DC">
      <w:pPr>
        <w:rPr>
          <w:rFonts w:ascii="Times New Roman" w:hAnsi="Times New Roman" w:cs="Times New Roman"/>
          <w:sz w:val="22"/>
          <w:szCs w:val="22"/>
        </w:rPr>
      </w:pPr>
    </w:p>
    <w:p w14:paraId="09A74F69" w14:textId="77777777" w:rsidR="000800DC" w:rsidRPr="00880566" w:rsidRDefault="000800DC" w:rsidP="001D0D1B">
      <w:pPr>
        <w:numPr>
          <w:ilvl w:val="0"/>
          <w:numId w:val="22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storitev mora ves čas trajanja pogodbe zagotavljati proaktivno spremljanje parametrov naprav in povezav med napravami, ki so v režimu vzdrževanja »A« in »B« (</w:t>
      </w:r>
      <w:proofErr w:type="spellStart"/>
      <w:r w:rsidRPr="00880566">
        <w:rPr>
          <w:sz w:val="22"/>
          <w:szCs w:val="22"/>
        </w:rPr>
        <w:t>mission</w:t>
      </w:r>
      <w:proofErr w:type="spellEnd"/>
      <w:r w:rsidRPr="00880566">
        <w:rPr>
          <w:sz w:val="22"/>
          <w:szCs w:val="22"/>
        </w:rPr>
        <w:t xml:space="preserve"> </w:t>
      </w:r>
      <w:proofErr w:type="spellStart"/>
      <w:r w:rsidRPr="00880566">
        <w:rPr>
          <w:sz w:val="22"/>
          <w:szCs w:val="22"/>
        </w:rPr>
        <w:t>critical</w:t>
      </w:r>
      <w:proofErr w:type="spellEnd"/>
      <w:r w:rsidRPr="00880566">
        <w:rPr>
          <w:sz w:val="22"/>
          <w:szCs w:val="22"/>
        </w:rPr>
        <w:t xml:space="preserve"> naprave). Cilj proaktivnega nadzora je čim hitrejša detekcija napake ali poslabšanja delovanja naprav in povezav, zaradi katerih je zmanjšana učinkovitost prenosa podatkov v omrežju. Posledično je s proaktivnim nadzorom omogočena hitrejša obravnava in odprava napake. Sistem nadzora mora omogočati naslednje:</w:t>
      </w:r>
    </w:p>
    <w:p w14:paraId="6F081469" w14:textId="77777777" w:rsidR="00532841" w:rsidRPr="00880566" w:rsidRDefault="00532841" w:rsidP="00532841">
      <w:pPr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nadzor razpoložljivosti komunikacijskih naprav v omrežju</w:t>
      </w:r>
      <w:r>
        <w:rPr>
          <w:sz w:val="22"/>
          <w:szCs w:val="22"/>
        </w:rPr>
        <w:t>,</w:t>
      </w:r>
    </w:p>
    <w:p w14:paraId="2403F436" w14:textId="77777777" w:rsidR="00532841" w:rsidRDefault="00532841" w:rsidP="00532841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nadzor zasedenosti CPU in ostalih kazalnikov obremenjenosti komunikacijskih naprav</w:t>
      </w:r>
      <w:r>
        <w:rPr>
          <w:sz w:val="22"/>
          <w:szCs w:val="22"/>
        </w:rPr>
        <w:t>,</w:t>
      </w:r>
    </w:p>
    <w:p w14:paraId="46BC7D08" w14:textId="77777777" w:rsidR="00532841" w:rsidRDefault="00532841" w:rsidP="00532841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grafično spremljanje količine prometa na dogovorjenih vmesnikih, zakasnitve in paketne izgube,</w:t>
      </w:r>
    </w:p>
    <w:p w14:paraId="48156556" w14:textId="77777777" w:rsidR="00532841" w:rsidRPr="00880566" w:rsidRDefault="00532841" w:rsidP="00532841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periodično zajemanje in hranjenje vsaj 10 zadnjih spremenjenih konfiguracij naprav,</w:t>
      </w:r>
    </w:p>
    <w:p w14:paraId="77DD6E61" w14:textId="4732DB23" w:rsidR="00532841" w:rsidRDefault="00532841" w:rsidP="00532841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nadzor odzivnosti posameznih </w:t>
      </w:r>
      <w:r>
        <w:rPr>
          <w:sz w:val="22"/>
          <w:szCs w:val="22"/>
        </w:rPr>
        <w:t>naprav,</w:t>
      </w:r>
      <w:r w:rsidRPr="00880566">
        <w:rPr>
          <w:sz w:val="22"/>
          <w:szCs w:val="22"/>
        </w:rPr>
        <w:t xml:space="preserve"> </w:t>
      </w:r>
      <w:r>
        <w:rPr>
          <w:sz w:val="22"/>
          <w:szCs w:val="22"/>
        </w:rPr>
        <w:t>beleženje in izdelava SLA poročil,</w:t>
      </w:r>
    </w:p>
    <w:p w14:paraId="04E06CCA" w14:textId="77777777" w:rsidR="00532841" w:rsidRDefault="00532841" w:rsidP="00532841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zagotavljanje zgodovine vsaj za zadnje leto,</w:t>
      </w:r>
    </w:p>
    <w:p w14:paraId="30BA2413" w14:textId="77777777" w:rsidR="00532841" w:rsidRDefault="00532841" w:rsidP="00532841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možnost vpogleda dogodkov oz. stanj za nazaj (</w:t>
      </w:r>
      <w:proofErr w:type="spellStart"/>
      <w:r>
        <w:rPr>
          <w:sz w:val="22"/>
          <w:szCs w:val="22"/>
        </w:rPr>
        <w:t>drill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down</w:t>
      </w:r>
      <w:proofErr w:type="spellEnd"/>
      <w:r>
        <w:rPr>
          <w:sz w:val="22"/>
          <w:szCs w:val="22"/>
        </w:rPr>
        <w:t>),</w:t>
      </w:r>
    </w:p>
    <w:p w14:paraId="7006CA8F" w14:textId="77777777" w:rsidR="00532841" w:rsidRDefault="00532841" w:rsidP="00532841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BE36CE">
        <w:t>grafični prikaz visokonivojske topologije</w:t>
      </w:r>
      <w:r>
        <w:rPr>
          <w:sz w:val="22"/>
          <w:szCs w:val="22"/>
        </w:rPr>
        <w:t>,</w:t>
      </w:r>
    </w:p>
    <w:p w14:paraId="4F95D219" w14:textId="77777777" w:rsidR="00532841" w:rsidRDefault="00532841" w:rsidP="00532841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nadzor veljavnosti šifrirnih ključev na napravah in ustrezno obveščanje,</w:t>
      </w:r>
    </w:p>
    <w:p w14:paraId="41A9F68D" w14:textId="77777777" w:rsidR="00532841" w:rsidRDefault="00532841" w:rsidP="00532841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spremljanje temperature naprav in ustrezno alarmiranje,</w:t>
      </w:r>
    </w:p>
    <w:p w14:paraId="16E45387" w14:textId="77777777" w:rsidR="00532841" w:rsidRPr="00880566" w:rsidRDefault="00532841" w:rsidP="00532841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>vodenje inventarja naprav po tipih, verzijah programske opreme, IP naslovih in lokacijah vključno z vgrajenimi moduli,</w:t>
      </w:r>
    </w:p>
    <w:p w14:paraId="50651F55" w14:textId="77777777" w:rsidR="00532841" w:rsidRPr="00880566" w:rsidRDefault="00532841" w:rsidP="00532841">
      <w:pPr>
        <w:widowControl w:val="0"/>
        <w:numPr>
          <w:ilvl w:val="0"/>
          <w:numId w:val="19"/>
        </w:numPr>
        <w:ind w:left="127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obveščanje naročnika v primeru izpadov ali preseženih dogovorjenih vrednosti kazalnikov delovanja v roku 30 minut:</w:t>
      </w:r>
    </w:p>
    <w:p w14:paraId="526FF00C" w14:textId="77777777" w:rsidR="00532841" w:rsidRPr="00880566" w:rsidRDefault="00532841" w:rsidP="00532841">
      <w:pPr>
        <w:widowControl w:val="0"/>
        <w:numPr>
          <w:ilvl w:val="1"/>
          <w:numId w:val="20"/>
        </w:numPr>
        <w:ind w:left="1701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med delovnikom od 7h do 16h po elektronski pošti,</w:t>
      </w:r>
    </w:p>
    <w:p w14:paraId="2B58D2FA" w14:textId="77777777" w:rsidR="00532841" w:rsidRPr="00880566" w:rsidRDefault="00532841" w:rsidP="00532841">
      <w:pPr>
        <w:widowControl w:val="0"/>
        <w:numPr>
          <w:ilvl w:val="1"/>
          <w:numId w:val="20"/>
        </w:numPr>
        <w:spacing w:after="120"/>
        <w:ind w:left="1701" w:hanging="357"/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med delovnikom od 16h do 20h na telefon dežurnega inženirja </w:t>
      </w:r>
      <w:r>
        <w:rPr>
          <w:sz w:val="22"/>
          <w:szCs w:val="22"/>
        </w:rPr>
        <w:t>izvajalca</w:t>
      </w:r>
      <w:r w:rsidRPr="00880566">
        <w:rPr>
          <w:sz w:val="22"/>
          <w:szCs w:val="22"/>
        </w:rPr>
        <w:t xml:space="preserve"> in po elektronski pošti</w:t>
      </w:r>
      <w:r>
        <w:rPr>
          <w:sz w:val="22"/>
          <w:szCs w:val="22"/>
        </w:rPr>
        <w:t xml:space="preserve"> naročnika in izvajalca</w:t>
      </w:r>
      <w:r w:rsidRPr="00880566">
        <w:rPr>
          <w:sz w:val="22"/>
          <w:szCs w:val="22"/>
        </w:rPr>
        <w:t>.</w:t>
      </w:r>
    </w:p>
    <w:p w14:paraId="701F51C7" w14:textId="77777777" w:rsidR="000800DC" w:rsidRPr="00880566" w:rsidRDefault="000800DC" w:rsidP="000800DC">
      <w:pPr>
        <w:widowControl w:val="0"/>
        <w:jc w:val="both"/>
        <w:rPr>
          <w:sz w:val="22"/>
          <w:szCs w:val="22"/>
        </w:rPr>
      </w:pPr>
    </w:p>
    <w:p w14:paraId="7C9122A5" w14:textId="32C80F03" w:rsidR="000800DC" w:rsidRPr="00880566" w:rsidRDefault="000800DC" w:rsidP="000800DC">
      <w:pPr>
        <w:widowControl w:val="0"/>
        <w:ind w:left="426" w:hanging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2) Ponudnik mora zagotavljati operativni nadzor z operaterjem vse delovne dni naročnika od</w:t>
      </w:r>
      <w:r w:rsidR="00FA52BA">
        <w:rPr>
          <w:sz w:val="22"/>
          <w:szCs w:val="22"/>
        </w:rPr>
        <w:t xml:space="preserve"> </w:t>
      </w:r>
      <w:r w:rsidRPr="00880566">
        <w:rPr>
          <w:sz w:val="22"/>
          <w:szCs w:val="22"/>
        </w:rPr>
        <w:t>7h do 20h.</w:t>
      </w:r>
    </w:p>
    <w:p w14:paraId="66EB1A23" w14:textId="77777777" w:rsidR="000800DC" w:rsidRPr="00880566" w:rsidRDefault="000800DC" w:rsidP="000800DC">
      <w:pPr>
        <w:widowControl w:val="0"/>
        <w:ind w:left="66"/>
        <w:jc w:val="both"/>
        <w:rPr>
          <w:sz w:val="22"/>
          <w:szCs w:val="22"/>
        </w:rPr>
      </w:pPr>
    </w:p>
    <w:p w14:paraId="645696D7" w14:textId="77777777" w:rsidR="000800DC" w:rsidRPr="00880566" w:rsidRDefault="000800DC" w:rsidP="001D0D1B">
      <w:pPr>
        <w:widowControl w:val="0"/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Izdelava kratkih mesečnih poročil:</w:t>
      </w:r>
    </w:p>
    <w:p w14:paraId="68E5A60C" w14:textId="77777777" w:rsidR="000800DC" w:rsidRPr="00880566" w:rsidRDefault="000800DC" w:rsidP="001D0D1B">
      <w:pPr>
        <w:widowControl w:val="0"/>
        <w:numPr>
          <w:ilvl w:val="1"/>
          <w:numId w:val="20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Preseganje običajnih vrednosti spremljanih parametrov,</w:t>
      </w:r>
    </w:p>
    <w:p w14:paraId="4D20026F" w14:textId="77777777" w:rsidR="000800DC" w:rsidRPr="00880566" w:rsidRDefault="000800DC" w:rsidP="001D0D1B">
      <w:pPr>
        <w:widowControl w:val="0"/>
        <w:numPr>
          <w:ilvl w:val="1"/>
          <w:numId w:val="20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Prikaz razpoložljivosti posameznih lokacij,</w:t>
      </w:r>
    </w:p>
    <w:p w14:paraId="600A41A0" w14:textId="77777777" w:rsidR="000800DC" w:rsidRPr="00880566" w:rsidRDefault="000800DC" w:rsidP="001D0D1B">
      <w:pPr>
        <w:widowControl w:val="0"/>
        <w:numPr>
          <w:ilvl w:val="1"/>
          <w:numId w:val="20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>Prikaz trendov,</w:t>
      </w:r>
    </w:p>
    <w:p w14:paraId="04848726" w14:textId="77777777" w:rsidR="000800DC" w:rsidRPr="00880566" w:rsidRDefault="000800DC" w:rsidP="001D0D1B">
      <w:pPr>
        <w:widowControl w:val="0"/>
        <w:numPr>
          <w:ilvl w:val="1"/>
          <w:numId w:val="20"/>
        </w:numPr>
        <w:jc w:val="both"/>
        <w:rPr>
          <w:sz w:val="22"/>
          <w:szCs w:val="22"/>
        </w:rPr>
      </w:pPr>
      <w:r w:rsidRPr="00880566">
        <w:rPr>
          <w:sz w:val="22"/>
          <w:szCs w:val="22"/>
        </w:rPr>
        <w:t xml:space="preserve">Predlog sprememb za izboljšanje delovanja infrastrukture. </w:t>
      </w:r>
    </w:p>
    <w:p w14:paraId="6B415F1F" w14:textId="77777777" w:rsidR="000800DC" w:rsidRPr="00880566" w:rsidRDefault="000800DC" w:rsidP="000800DC">
      <w:pPr>
        <w:widowControl w:val="0"/>
        <w:ind w:left="720"/>
        <w:jc w:val="both"/>
        <w:rPr>
          <w:sz w:val="22"/>
          <w:szCs w:val="22"/>
        </w:rPr>
      </w:pPr>
    </w:p>
    <w:p w14:paraId="45EB0972" w14:textId="77777777" w:rsidR="000800DC" w:rsidRPr="00880566" w:rsidRDefault="000800DC" w:rsidP="001D0D1B">
      <w:pPr>
        <w:widowControl w:val="0"/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lastRenderedPageBreak/>
        <w:t xml:space="preserve">Ponudnik lahko namesti nadzorni sistem na centralni lokaciji naročnika. Naročnik bo v ta namen zagotovil ustrezno infrastrukturo (virtualni strežnik v </w:t>
      </w:r>
      <w:proofErr w:type="spellStart"/>
      <w:r w:rsidRPr="00880566">
        <w:rPr>
          <w:sz w:val="22"/>
          <w:szCs w:val="22"/>
        </w:rPr>
        <w:t>VMware</w:t>
      </w:r>
      <w:proofErr w:type="spellEnd"/>
      <w:r w:rsidRPr="00880566">
        <w:rPr>
          <w:sz w:val="22"/>
          <w:szCs w:val="22"/>
        </w:rPr>
        <w:t xml:space="preserve"> okolju).</w:t>
      </w:r>
    </w:p>
    <w:p w14:paraId="64D62484" w14:textId="77777777" w:rsidR="000800DC" w:rsidRPr="00880566" w:rsidRDefault="000800DC" w:rsidP="000800DC">
      <w:pPr>
        <w:widowControl w:val="0"/>
        <w:ind w:left="426"/>
        <w:jc w:val="both"/>
        <w:rPr>
          <w:sz w:val="22"/>
          <w:szCs w:val="22"/>
        </w:rPr>
      </w:pPr>
    </w:p>
    <w:p w14:paraId="0643CE73" w14:textId="1869AA0E" w:rsidR="000800DC" w:rsidRDefault="000800DC" w:rsidP="001D0D1B">
      <w:pPr>
        <w:widowControl w:val="0"/>
        <w:numPr>
          <w:ilvl w:val="0"/>
          <w:numId w:val="20"/>
        </w:numPr>
        <w:ind w:left="426"/>
        <w:jc w:val="both"/>
        <w:rPr>
          <w:sz w:val="22"/>
          <w:szCs w:val="22"/>
        </w:rPr>
      </w:pPr>
      <w:r w:rsidRPr="00880566">
        <w:rPr>
          <w:sz w:val="22"/>
          <w:szCs w:val="22"/>
        </w:rPr>
        <w:t>Ponudnik ima proces storitev nadzora povezan s procesom storitev vzdrževanja do nivoja, ko lahko izvede vzdrževanje strojne ali programske opreme na lokaciji (intervencijo) na osnovi napak in težav, zaznanih preko sistema nadzora. Naročnik intervencijo predhodno pisno odobri.</w:t>
      </w:r>
    </w:p>
    <w:p w14:paraId="28ADA438" w14:textId="77777777" w:rsidR="00FA52BA" w:rsidRPr="00880566" w:rsidRDefault="00FA52BA" w:rsidP="00FA52BA">
      <w:pPr>
        <w:widowControl w:val="0"/>
        <w:jc w:val="both"/>
        <w:rPr>
          <w:sz w:val="22"/>
          <w:szCs w:val="22"/>
        </w:rPr>
      </w:pPr>
    </w:p>
    <w:p w14:paraId="7612F914" w14:textId="77777777" w:rsidR="00532841" w:rsidRPr="00880566" w:rsidRDefault="00532841" w:rsidP="00532841">
      <w:pPr>
        <w:widowControl w:val="0"/>
        <w:numPr>
          <w:ilvl w:val="0"/>
          <w:numId w:val="20"/>
        </w:num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Ponudnik mora naročniku omogočiti stalen in varen vpogled v nadzorni sistem za več oseb naročnika.</w:t>
      </w:r>
    </w:p>
    <w:p w14:paraId="6DB99A1F" w14:textId="54C3E2BE" w:rsidR="003C32C5" w:rsidRPr="00145CB5" w:rsidRDefault="003C32C5" w:rsidP="003C32C5">
      <w:pPr>
        <w:jc w:val="both"/>
        <w:rPr>
          <w:sz w:val="22"/>
          <w:szCs w:val="22"/>
        </w:rPr>
      </w:pPr>
    </w:p>
    <w:p w14:paraId="7AB435EA" w14:textId="5F038679" w:rsidR="00145CB5" w:rsidRDefault="00145CB5" w:rsidP="00145CB5">
      <w:pPr>
        <w:jc w:val="both"/>
        <w:rPr>
          <w:rFonts w:eastAsia="Calibri"/>
          <w:sz w:val="22"/>
          <w:szCs w:val="22"/>
          <w:lang w:eastAsia="en-US"/>
        </w:rPr>
      </w:pPr>
    </w:p>
    <w:p w14:paraId="254ABB7B" w14:textId="77777777" w:rsidR="00145CB5" w:rsidRPr="00145CB5" w:rsidRDefault="00145CB5" w:rsidP="00145CB5">
      <w:pPr>
        <w:jc w:val="both"/>
        <w:rPr>
          <w:rFonts w:eastAsia="Calibri"/>
          <w:sz w:val="22"/>
          <w:szCs w:val="22"/>
          <w:lang w:eastAsia="en-US"/>
        </w:rPr>
      </w:pPr>
      <w:bookmarkStart w:id="4" w:name="_Hlk50636572"/>
    </w:p>
    <w:p w14:paraId="64AA0FF7" w14:textId="794582B4" w:rsidR="00145CB5" w:rsidRPr="00145CB5" w:rsidRDefault="00145CB5" w:rsidP="00145CB5">
      <w:pPr>
        <w:jc w:val="both"/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>Zastopnik/pooblaščeni predstavnik ponudnika izjavljam, da vse storitve v celoti ustrezajo zgoraj navedenim opisom.</w:t>
      </w:r>
    </w:p>
    <w:p w14:paraId="6B335CDB" w14:textId="77777777" w:rsidR="00145CB5" w:rsidRPr="00145CB5" w:rsidRDefault="00145CB5" w:rsidP="00145CB5">
      <w:pPr>
        <w:rPr>
          <w:rFonts w:eastAsia="Calibri"/>
          <w:sz w:val="22"/>
          <w:szCs w:val="22"/>
          <w:lang w:eastAsia="en-US"/>
        </w:rPr>
      </w:pPr>
    </w:p>
    <w:p w14:paraId="2C7E2D81" w14:textId="77777777" w:rsidR="00145CB5" w:rsidRPr="00145CB5" w:rsidRDefault="00145CB5" w:rsidP="00145CB5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 xml:space="preserve">V/na </w:t>
      </w:r>
      <w:r w:rsidRPr="00145CB5">
        <w:rPr>
          <w:rFonts w:eastAsia="Calibri"/>
          <w:sz w:val="22"/>
          <w:szCs w:val="22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"/>
      <w:r w:rsidRPr="00145CB5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145CB5">
        <w:rPr>
          <w:rFonts w:eastAsia="Calibri"/>
          <w:sz w:val="22"/>
          <w:szCs w:val="22"/>
          <w:lang w:eastAsia="en-US"/>
        </w:rPr>
      </w:r>
      <w:r w:rsidRPr="00145CB5">
        <w:rPr>
          <w:rFonts w:eastAsia="Calibri"/>
          <w:sz w:val="22"/>
          <w:szCs w:val="22"/>
          <w:lang w:eastAsia="en-US"/>
        </w:rPr>
        <w:fldChar w:fldCharType="separate"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sz w:val="22"/>
          <w:szCs w:val="22"/>
          <w:lang w:eastAsia="en-US"/>
        </w:rPr>
        <w:fldChar w:fldCharType="end"/>
      </w:r>
      <w:bookmarkEnd w:id="5"/>
      <w:r w:rsidRPr="00145CB5">
        <w:rPr>
          <w:rFonts w:eastAsia="Calibri"/>
          <w:sz w:val="22"/>
          <w:szCs w:val="22"/>
          <w:lang w:eastAsia="en-US"/>
        </w:rPr>
        <w:t xml:space="preserve">, dne </w:t>
      </w:r>
      <w:r w:rsidRPr="00145CB5">
        <w:rPr>
          <w:rFonts w:eastAsia="Calibri"/>
          <w:sz w:val="22"/>
          <w:szCs w:val="22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6" w:name="Text2"/>
      <w:r w:rsidRPr="00145CB5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145CB5">
        <w:rPr>
          <w:rFonts w:eastAsia="Calibri"/>
          <w:sz w:val="22"/>
          <w:szCs w:val="22"/>
          <w:lang w:eastAsia="en-US"/>
        </w:rPr>
      </w:r>
      <w:r w:rsidRPr="00145CB5">
        <w:rPr>
          <w:rFonts w:eastAsia="Calibri"/>
          <w:sz w:val="22"/>
          <w:szCs w:val="22"/>
          <w:lang w:eastAsia="en-US"/>
        </w:rPr>
        <w:fldChar w:fldCharType="separate"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sz w:val="22"/>
          <w:szCs w:val="22"/>
          <w:lang w:eastAsia="en-US"/>
        </w:rPr>
        <w:fldChar w:fldCharType="end"/>
      </w:r>
      <w:bookmarkEnd w:id="6"/>
    </w:p>
    <w:p w14:paraId="7FA46FB9" w14:textId="77777777" w:rsidR="00145CB5" w:rsidRPr="00145CB5" w:rsidRDefault="00145CB5" w:rsidP="00145CB5">
      <w:pPr>
        <w:rPr>
          <w:rFonts w:eastAsia="Calibri"/>
          <w:sz w:val="22"/>
          <w:szCs w:val="22"/>
          <w:lang w:eastAsia="en-US"/>
        </w:rPr>
      </w:pPr>
    </w:p>
    <w:p w14:paraId="625EFF72" w14:textId="77777777" w:rsidR="00145CB5" w:rsidRPr="00145CB5" w:rsidRDefault="00145CB5" w:rsidP="00145CB5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>Ime in priimek:</w:t>
      </w:r>
    </w:p>
    <w:p w14:paraId="717AA056" w14:textId="77777777" w:rsidR="00145CB5" w:rsidRPr="00145CB5" w:rsidRDefault="00145CB5" w:rsidP="00145CB5">
      <w:pPr>
        <w:rPr>
          <w:rFonts w:eastAsia="Calibri"/>
          <w:sz w:val="22"/>
          <w:szCs w:val="22"/>
          <w:lang w:eastAsia="en-US"/>
        </w:rPr>
      </w:pPr>
    </w:p>
    <w:p w14:paraId="086600FA" w14:textId="77777777" w:rsidR="00145CB5" w:rsidRPr="00145CB5" w:rsidRDefault="00145CB5" w:rsidP="00145CB5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>Podpis in žig:</w:t>
      </w:r>
    </w:p>
    <w:bookmarkEnd w:id="4"/>
    <w:p w14:paraId="79DE6A89" w14:textId="77777777" w:rsidR="00145CB5" w:rsidRPr="00961E7B" w:rsidRDefault="00145CB5" w:rsidP="003C32C5">
      <w:pPr>
        <w:jc w:val="both"/>
        <w:rPr>
          <w:sz w:val="22"/>
          <w:szCs w:val="22"/>
        </w:rPr>
      </w:pPr>
    </w:p>
    <w:p w14:paraId="52D02CBC" w14:textId="6126D200" w:rsidR="008972CC" w:rsidRPr="00961E7B" w:rsidRDefault="008972CC" w:rsidP="001E4AA5">
      <w:pPr>
        <w:jc w:val="both"/>
        <w:rPr>
          <w:b/>
          <w:sz w:val="22"/>
          <w:szCs w:val="22"/>
        </w:rPr>
      </w:pPr>
    </w:p>
    <w:bookmarkEnd w:id="3"/>
    <w:p w14:paraId="73F71FE2" w14:textId="77777777" w:rsidR="00F47E97" w:rsidRPr="00961E7B" w:rsidRDefault="00F47E97" w:rsidP="00296019">
      <w:pPr>
        <w:rPr>
          <w:sz w:val="22"/>
          <w:szCs w:val="22"/>
        </w:rPr>
      </w:pPr>
    </w:p>
    <w:sectPr w:rsidR="00F47E97" w:rsidRPr="00961E7B" w:rsidSect="008423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9830E" w14:textId="77777777" w:rsidR="00636E58" w:rsidRDefault="00636E58">
      <w:r>
        <w:separator/>
      </w:r>
    </w:p>
  </w:endnote>
  <w:endnote w:type="continuationSeparator" w:id="0">
    <w:p w14:paraId="48BA55BE" w14:textId="77777777" w:rsidR="00636E58" w:rsidRDefault="0063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7099D" w14:textId="77777777" w:rsidR="00951868" w:rsidRDefault="009518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22866" w14:textId="1E0AFE0E" w:rsidR="00951868" w:rsidRPr="001E0575" w:rsidRDefault="00951868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>
      <w:rPr>
        <w:noProof/>
        <w:sz w:val="17"/>
        <w:szCs w:val="17"/>
      </w:rPr>
      <w:t>26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>
      <w:rPr>
        <w:noProof/>
        <w:sz w:val="17"/>
        <w:szCs w:val="17"/>
      </w:rPr>
      <w:t>26</w:t>
    </w:r>
    <w:r w:rsidRPr="001E0575">
      <w:rPr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D519A" w14:textId="77777777" w:rsidR="00951868" w:rsidRDefault="00951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78EF2" w14:textId="77777777" w:rsidR="00636E58" w:rsidRDefault="00636E58">
      <w:r>
        <w:separator/>
      </w:r>
    </w:p>
  </w:footnote>
  <w:footnote w:type="continuationSeparator" w:id="0">
    <w:p w14:paraId="1DB96FB9" w14:textId="77777777" w:rsidR="00636E58" w:rsidRDefault="00636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DE9C1" w14:textId="77777777" w:rsidR="00951868" w:rsidRDefault="009518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E0932" w14:textId="65305288" w:rsidR="00951868" w:rsidRPr="00145CB5" w:rsidRDefault="00951868" w:rsidP="000E3C1A">
    <w:pPr>
      <w:pStyle w:val="Header"/>
      <w:pBdr>
        <w:bottom w:val="single" w:sz="4" w:space="1" w:color="auto"/>
      </w:pBdr>
      <w:jc w:val="right"/>
      <w:rPr>
        <w:rFonts w:ascii="Verdana" w:hAnsi="Verdana"/>
        <w:i/>
        <w:sz w:val="16"/>
        <w:szCs w:val="16"/>
        <w:lang w:val="en-GB"/>
      </w:rPr>
    </w:pPr>
    <w:proofErr w:type="spellStart"/>
    <w:r w:rsidRPr="00145CB5">
      <w:rPr>
        <w:rFonts w:ascii="Verdana" w:hAnsi="Verdana"/>
        <w:i/>
        <w:sz w:val="16"/>
        <w:szCs w:val="16"/>
        <w:lang w:val="en-GB"/>
      </w:rPr>
      <w:t>Specifikacije_sklop</w:t>
    </w:r>
    <w:proofErr w:type="spellEnd"/>
    <w:r w:rsidRPr="00145CB5">
      <w:rPr>
        <w:rFonts w:ascii="Verdana" w:hAnsi="Verdana"/>
        <w:i/>
        <w:sz w:val="16"/>
        <w:szCs w:val="16"/>
        <w:lang w:val="en-GB"/>
      </w:rPr>
      <w:t xml:space="preserve">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21A0D" w14:textId="77777777" w:rsidR="00951868" w:rsidRDefault="009518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D680D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037DE"/>
    <w:multiLevelType w:val="hybridMultilevel"/>
    <w:tmpl w:val="E0FCD6EA"/>
    <w:lvl w:ilvl="0" w:tplc="6FDE1524">
      <w:numFmt w:val="bullet"/>
      <w:lvlText w:val=""/>
      <w:legacy w:legacy="1" w:legacySpace="0" w:legacyIndent="0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43ACC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95308F"/>
    <w:multiLevelType w:val="hybridMultilevel"/>
    <w:tmpl w:val="7F882154"/>
    <w:lvl w:ilvl="0" w:tplc="AA2A9A0E">
      <w:start w:val="1"/>
      <w:numFmt w:val="bullet"/>
      <w:lvlText w:val="-"/>
      <w:lvlJc w:val="left"/>
      <w:pPr>
        <w:ind w:left="140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4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6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0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2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68" w:hanging="360"/>
      </w:pPr>
      <w:rPr>
        <w:rFonts w:ascii="Wingdings" w:hAnsi="Wingdings" w:hint="default"/>
      </w:rPr>
    </w:lvl>
  </w:abstractNum>
  <w:abstractNum w:abstractNumId="5" w15:restartNumberingAfterBreak="0">
    <w:nsid w:val="0DE94B34"/>
    <w:multiLevelType w:val="hybridMultilevel"/>
    <w:tmpl w:val="77E04AAE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471FC"/>
    <w:multiLevelType w:val="hybridMultilevel"/>
    <w:tmpl w:val="76F2855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9273D"/>
    <w:multiLevelType w:val="hybridMultilevel"/>
    <w:tmpl w:val="03BCA014"/>
    <w:lvl w:ilvl="0" w:tplc="6FDE1524">
      <w:numFmt w:val="bullet"/>
      <w:lvlText w:val=""/>
      <w:legacy w:legacy="1" w:legacySpace="0" w:legacyIndent="0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6EA"/>
    <w:multiLevelType w:val="hybridMultilevel"/>
    <w:tmpl w:val="B78E795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30548"/>
    <w:multiLevelType w:val="hybridMultilevel"/>
    <w:tmpl w:val="7FCAE26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F4550"/>
    <w:multiLevelType w:val="hybridMultilevel"/>
    <w:tmpl w:val="F0522D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32CAA"/>
    <w:multiLevelType w:val="hybridMultilevel"/>
    <w:tmpl w:val="F2F65B4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7A3BA2"/>
    <w:multiLevelType w:val="hybridMultilevel"/>
    <w:tmpl w:val="6BA4158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47302A"/>
    <w:multiLevelType w:val="hybridMultilevel"/>
    <w:tmpl w:val="F7FAE3E8"/>
    <w:lvl w:ilvl="0" w:tplc="893EA3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94C02"/>
    <w:multiLevelType w:val="hybridMultilevel"/>
    <w:tmpl w:val="4CFE30BE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513BC"/>
    <w:multiLevelType w:val="hybridMultilevel"/>
    <w:tmpl w:val="7EF28BB8"/>
    <w:lvl w:ilvl="0" w:tplc="F36E5352">
      <w:numFmt w:val="bullet"/>
      <w:lvlText w:val="-"/>
      <w:lvlJc w:val="left"/>
      <w:pPr>
        <w:ind w:left="1146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98B4A06"/>
    <w:multiLevelType w:val="hybridMultilevel"/>
    <w:tmpl w:val="3028FE5E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D774BE"/>
    <w:multiLevelType w:val="hybridMultilevel"/>
    <w:tmpl w:val="E1AABD0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B635D"/>
    <w:multiLevelType w:val="hybridMultilevel"/>
    <w:tmpl w:val="88D4B002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72D9F"/>
    <w:multiLevelType w:val="hybridMultilevel"/>
    <w:tmpl w:val="D0C6E5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8388E"/>
    <w:multiLevelType w:val="hybridMultilevel"/>
    <w:tmpl w:val="DAA81D1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0E52C6"/>
    <w:multiLevelType w:val="multilevel"/>
    <w:tmpl w:val="5C3844C8"/>
    <w:lvl w:ilvl="0">
      <w:start w:val="1"/>
      <w:numFmt w:val="upperLetter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D9D48AC"/>
    <w:multiLevelType w:val="hybridMultilevel"/>
    <w:tmpl w:val="56348A7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421D4"/>
    <w:multiLevelType w:val="hybridMultilevel"/>
    <w:tmpl w:val="F18AEBD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A4847"/>
    <w:multiLevelType w:val="hybridMultilevel"/>
    <w:tmpl w:val="40F699FA"/>
    <w:lvl w:ilvl="0" w:tplc="302C5FE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CCD0044"/>
    <w:multiLevelType w:val="hybridMultilevel"/>
    <w:tmpl w:val="D5E070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B12A7D"/>
    <w:multiLevelType w:val="hybridMultilevel"/>
    <w:tmpl w:val="D8F6E1D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1C5957"/>
    <w:multiLevelType w:val="hybridMultilevel"/>
    <w:tmpl w:val="33E4250E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B34AB"/>
    <w:multiLevelType w:val="hybridMultilevel"/>
    <w:tmpl w:val="98D00C9C"/>
    <w:lvl w:ilvl="0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6433F74"/>
    <w:multiLevelType w:val="hybridMultilevel"/>
    <w:tmpl w:val="53E4CA1E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87739"/>
    <w:multiLevelType w:val="hybridMultilevel"/>
    <w:tmpl w:val="293C33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C2361C"/>
    <w:multiLevelType w:val="hybridMultilevel"/>
    <w:tmpl w:val="CA70A71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A17A1"/>
    <w:multiLevelType w:val="hybridMultilevel"/>
    <w:tmpl w:val="7BFA9A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0"/>
  </w:num>
  <w:num w:numId="4">
    <w:abstractNumId w:val="22"/>
  </w:num>
  <w:num w:numId="5">
    <w:abstractNumId w:val="11"/>
  </w:num>
  <w:num w:numId="6">
    <w:abstractNumId w:val="14"/>
  </w:num>
  <w:num w:numId="7">
    <w:abstractNumId w:val="33"/>
  </w:num>
  <w:num w:numId="8">
    <w:abstractNumId w:val="29"/>
  </w:num>
  <w:num w:numId="9">
    <w:abstractNumId w:val="9"/>
  </w:num>
  <w:num w:numId="10">
    <w:abstractNumId w:val="5"/>
  </w:num>
  <w:num w:numId="11">
    <w:abstractNumId w:val="23"/>
  </w:num>
  <w:num w:numId="12">
    <w:abstractNumId w:val="25"/>
  </w:num>
  <w:num w:numId="13">
    <w:abstractNumId w:val="13"/>
  </w:num>
  <w:num w:numId="14">
    <w:abstractNumId w:val="20"/>
  </w:num>
  <w:num w:numId="15">
    <w:abstractNumId w:val="34"/>
  </w:num>
  <w:num w:numId="16">
    <w:abstractNumId w:val="18"/>
  </w:num>
  <w:num w:numId="17">
    <w:abstractNumId w:val="27"/>
  </w:num>
  <w:num w:numId="18">
    <w:abstractNumId w:val="17"/>
  </w:num>
  <w:num w:numId="19">
    <w:abstractNumId w:val="4"/>
  </w:num>
  <w:num w:numId="20">
    <w:abstractNumId w:val="7"/>
  </w:num>
  <w:num w:numId="21">
    <w:abstractNumId w:val="28"/>
  </w:num>
  <w:num w:numId="22">
    <w:abstractNumId w:val="24"/>
  </w:num>
  <w:num w:numId="23">
    <w:abstractNumId w:val="31"/>
  </w:num>
  <w:num w:numId="24">
    <w:abstractNumId w:val="15"/>
  </w:num>
  <w:num w:numId="25">
    <w:abstractNumId w:val="19"/>
  </w:num>
  <w:num w:numId="26">
    <w:abstractNumId w:val="3"/>
  </w:num>
  <w:num w:numId="27">
    <w:abstractNumId w:val="1"/>
  </w:num>
  <w:num w:numId="28">
    <w:abstractNumId w:val="2"/>
  </w:num>
  <w:num w:numId="29">
    <w:abstractNumId w:val="8"/>
  </w:num>
  <w:num w:numId="30">
    <w:abstractNumId w:val="12"/>
  </w:num>
  <w:num w:numId="31">
    <w:abstractNumId w:val="32"/>
  </w:num>
  <w:num w:numId="32">
    <w:abstractNumId w:val="30"/>
  </w:num>
  <w:num w:numId="33">
    <w:abstractNumId w:val="21"/>
  </w:num>
  <w:num w:numId="34">
    <w:abstractNumId w:val="16"/>
  </w:num>
  <w:num w:numId="35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05597"/>
    <w:rsid w:val="0001061D"/>
    <w:rsid w:val="00010810"/>
    <w:rsid w:val="00010D85"/>
    <w:rsid w:val="000113FE"/>
    <w:rsid w:val="00026408"/>
    <w:rsid w:val="000268AC"/>
    <w:rsid w:val="0003452F"/>
    <w:rsid w:val="00044D9B"/>
    <w:rsid w:val="00044E44"/>
    <w:rsid w:val="000462C3"/>
    <w:rsid w:val="0005391C"/>
    <w:rsid w:val="00054A29"/>
    <w:rsid w:val="00054BF0"/>
    <w:rsid w:val="00063F9C"/>
    <w:rsid w:val="000716C5"/>
    <w:rsid w:val="000717C5"/>
    <w:rsid w:val="0007191C"/>
    <w:rsid w:val="00075227"/>
    <w:rsid w:val="00076A80"/>
    <w:rsid w:val="000800DC"/>
    <w:rsid w:val="0008505B"/>
    <w:rsid w:val="000919AF"/>
    <w:rsid w:val="0009249C"/>
    <w:rsid w:val="00092B0B"/>
    <w:rsid w:val="000933A7"/>
    <w:rsid w:val="00095555"/>
    <w:rsid w:val="00095590"/>
    <w:rsid w:val="00095B3A"/>
    <w:rsid w:val="00095E58"/>
    <w:rsid w:val="00096090"/>
    <w:rsid w:val="000A01BC"/>
    <w:rsid w:val="000A0824"/>
    <w:rsid w:val="000A0835"/>
    <w:rsid w:val="000A0E4E"/>
    <w:rsid w:val="000A4A16"/>
    <w:rsid w:val="000B1145"/>
    <w:rsid w:val="000B3849"/>
    <w:rsid w:val="000B3F85"/>
    <w:rsid w:val="000C130A"/>
    <w:rsid w:val="000C44BC"/>
    <w:rsid w:val="000C6AB1"/>
    <w:rsid w:val="000D7DB9"/>
    <w:rsid w:val="000E13F8"/>
    <w:rsid w:val="000E3C1A"/>
    <w:rsid w:val="000F3C4F"/>
    <w:rsid w:val="000F61BF"/>
    <w:rsid w:val="000F7954"/>
    <w:rsid w:val="00100863"/>
    <w:rsid w:val="0010252E"/>
    <w:rsid w:val="001046A6"/>
    <w:rsid w:val="00106B92"/>
    <w:rsid w:val="00107F54"/>
    <w:rsid w:val="00112A36"/>
    <w:rsid w:val="00114A67"/>
    <w:rsid w:val="001175EE"/>
    <w:rsid w:val="00120396"/>
    <w:rsid w:val="00121C3C"/>
    <w:rsid w:val="00125269"/>
    <w:rsid w:val="00142698"/>
    <w:rsid w:val="00145CB5"/>
    <w:rsid w:val="00146D3B"/>
    <w:rsid w:val="001535A6"/>
    <w:rsid w:val="00154E10"/>
    <w:rsid w:val="0016214F"/>
    <w:rsid w:val="00165481"/>
    <w:rsid w:val="00173F52"/>
    <w:rsid w:val="001807F7"/>
    <w:rsid w:val="00180E11"/>
    <w:rsid w:val="00184A87"/>
    <w:rsid w:val="001918DE"/>
    <w:rsid w:val="00194412"/>
    <w:rsid w:val="001A0B16"/>
    <w:rsid w:val="001A3AD4"/>
    <w:rsid w:val="001A46DF"/>
    <w:rsid w:val="001A62A4"/>
    <w:rsid w:val="001B1197"/>
    <w:rsid w:val="001B247D"/>
    <w:rsid w:val="001B39BA"/>
    <w:rsid w:val="001C01B2"/>
    <w:rsid w:val="001C1B76"/>
    <w:rsid w:val="001C374A"/>
    <w:rsid w:val="001C414A"/>
    <w:rsid w:val="001C5355"/>
    <w:rsid w:val="001C70E7"/>
    <w:rsid w:val="001D0D1B"/>
    <w:rsid w:val="001D1C23"/>
    <w:rsid w:val="001E0575"/>
    <w:rsid w:val="001E0F77"/>
    <w:rsid w:val="001E4AA5"/>
    <w:rsid w:val="001F0836"/>
    <w:rsid w:val="001F0D10"/>
    <w:rsid w:val="001F2272"/>
    <w:rsid w:val="001F4A91"/>
    <w:rsid w:val="00201F15"/>
    <w:rsid w:val="00221CB3"/>
    <w:rsid w:val="00231A23"/>
    <w:rsid w:val="00243E10"/>
    <w:rsid w:val="00244F4C"/>
    <w:rsid w:val="00247F6F"/>
    <w:rsid w:val="002508A9"/>
    <w:rsid w:val="0026664D"/>
    <w:rsid w:val="002675A2"/>
    <w:rsid w:val="0027057C"/>
    <w:rsid w:val="002819A1"/>
    <w:rsid w:val="00292A7F"/>
    <w:rsid w:val="00296019"/>
    <w:rsid w:val="002A6B7C"/>
    <w:rsid w:val="002B28F6"/>
    <w:rsid w:val="002B3124"/>
    <w:rsid w:val="002B3A9E"/>
    <w:rsid w:val="002B3BE1"/>
    <w:rsid w:val="002B6BDD"/>
    <w:rsid w:val="002C0E47"/>
    <w:rsid w:val="002C3B0E"/>
    <w:rsid w:val="002C736A"/>
    <w:rsid w:val="002C7F5D"/>
    <w:rsid w:val="002F0695"/>
    <w:rsid w:val="003022F5"/>
    <w:rsid w:val="00303F6E"/>
    <w:rsid w:val="0030795B"/>
    <w:rsid w:val="00310479"/>
    <w:rsid w:val="003111E4"/>
    <w:rsid w:val="0031651E"/>
    <w:rsid w:val="00325925"/>
    <w:rsid w:val="0033402B"/>
    <w:rsid w:val="003351F9"/>
    <w:rsid w:val="00335B5D"/>
    <w:rsid w:val="003409D8"/>
    <w:rsid w:val="003418A4"/>
    <w:rsid w:val="00343739"/>
    <w:rsid w:val="0034485E"/>
    <w:rsid w:val="003448E5"/>
    <w:rsid w:val="00345A27"/>
    <w:rsid w:val="00346D00"/>
    <w:rsid w:val="0034757F"/>
    <w:rsid w:val="0035097F"/>
    <w:rsid w:val="00352A6A"/>
    <w:rsid w:val="003532DD"/>
    <w:rsid w:val="00361C92"/>
    <w:rsid w:val="003660E4"/>
    <w:rsid w:val="00377F8C"/>
    <w:rsid w:val="00380E07"/>
    <w:rsid w:val="003834C0"/>
    <w:rsid w:val="003875B8"/>
    <w:rsid w:val="00391B14"/>
    <w:rsid w:val="00393F5C"/>
    <w:rsid w:val="003A12D9"/>
    <w:rsid w:val="003A7631"/>
    <w:rsid w:val="003C0151"/>
    <w:rsid w:val="003C03E2"/>
    <w:rsid w:val="003C32C5"/>
    <w:rsid w:val="003C32CD"/>
    <w:rsid w:val="003C3943"/>
    <w:rsid w:val="003C4C36"/>
    <w:rsid w:val="003C74AA"/>
    <w:rsid w:val="003D4270"/>
    <w:rsid w:val="003E2D22"/>
    <w:rsid w:val="003F1440"/>
    <w:rsid w:val="003F6474"/>
    <w:rsid w:val="0040155F"/>
    <w:rsid w:val="00402461"/>
    <w:rsid w:val="00403FA3"/>
    <w:rsid w:val="004153CA"/>
    <w:rsid w:val="004249DE"/>
    <w:rsid w:val="00433963"/>
    <w:rsid w:val="00433C8A"/>
    <w:rsid w:val="00446129"/>
    <w:rsid w:val="004479CD"/>
    <w:rsid w:val="0045008C"/>
    <w:rsid w:val="00453B21"/>
    <w:rsid w:val="00456D55"/>
    <w:rsid w:val="004618F8"/>
    <w:rsid w:val="00462F66"/>
    <w:rsid w:val="00463071"/>
    <w:rsid w:val="00467614"/>
    <w:rsid w:val="0047267B"/>
    <w:rsid w:val="00477E07"/>
    <w:rsid w:val="0048203E"/>
    <w:rsid w:val="00486320"/>
    <w:rsid w:val="00492B9F"/>
    <w:rsid w:val="00495287"/>
    <w:rsid w:val="004A3EAC"/>
    <w:rsid w:val="004A4376"/>
    <w:rsid w:val="004C7678"/>
    <w:rsid w:val="004D7A8E"/>
    <w:rsid w:val="004E060E"/>
    <w:rsid w:val="004E6667"/>
    <w:rsid w:val="004F10A2"/>
    <w:rsid w:val="004F5450"/>
    <w:rsid w:val="00500C7E"/>
    <w:rsid w:val="005011DF"/>
    <w:rsid w:val="00502B40"/>
    <w:rsid w:val="00510166"/>
    <w:rsid w:val="00516069"/>
    <w:rsid w:val="0052029D"/>
    <w:rsid w:val="00530288"/>
    <w:rsid w:val="00532841"/>
    <w:rsid w:val="0053318C"/>
    <w:rsid w:val="005434BD"/>
    <w:rsid w:val="00560FFE"/>
    <w:rsid w:val="005663EB"/>
    <w:rsid w:val="005707F2"/>
    <w:rsid w:val="00575A66"/>
    <w:rsid w:val="00576750"/>
    <w:rsid w:val="00577934"/>
    <w:rsid w:val="005818D0"/>
    <w:rsid w:val="005924DE"/>
    <w:rsid w:val="0059520E"/>
    <w:rsid w:val="00596713"/>
    <w:rsid w:val="005A70FA"/>
    <w:rsid w:val="005B4DA2"/>
    <w:rsid w:val="005C67FF"/>
    <w:rsid w:val="005E671F"/>
    <w:rsid w:val="005E76A4"/>
    <w:rsid w:val="005E7CB0"/>
    <w:rsid w:val="005F02B9"/>
    <w:rsid w:val="005F19BC"/>
    <w:rsid w:val="005F3114"/>
    <w:rsid w:val="005F6330"/>
    <w:rsid w:val="005F6E89"/>
    <w:rsid w:val="00605C37"/>
    <w:rsid w:val="00607C2A"/>
    <w:rsid w:val="006129CC"/>
    <w:rsid w:val="00615103"/>
    <w:rsid w:val="00624CB0"/>
    <w:rsid w:val="00625714"/>
    <w:rsid w:val="00632ACA"/>
    <w:rsid w:val="00636E58"/>
    <w:rsid w:val="00641ED6"/>
    <w:rsid w:val="00650445"/>
    <w:rsid w:val="006522D0"/>
    <w:rsid w:val="006534C2"/>
    <w:rsid w:val="00657C14"/>
    <w:rsid w:val="00660868"/>
    <w:rsid w:val="00662046"/>
    <w:rsid w:val="006638FC"/>
    <w:rsid w:val="006666C5"/>
    <w:rsid w:val="0066728A"/>
    <w:rsid w:val="006739A6"/>
    <w:rsid w:val="00673AB2"/>
    <w:rsid w:val="00681E52"/>
    <w:rsid w:val="00686890"/>
    <w:rsid w:val="006905A3"/>
    <w:rsid w:val="00691F79"/>
    <w:rsid w:val="00692ED6"/>
    <w:rsid w:val="00694351"/>
    <w:rsid w:val="006A433E"/>
    <w:rsid w:val="006A48F9"/>
    <w:rsid w:val="006A4D6B"/>
    <w:rsid w:val="006A7B4C"/>
    <w:rsid w:val="006B0A5C"/>
    <w:rsid w:val="006C5B8B"/>
    <w:rsid w:val="006D085D"/>
    <w:rsid w:val="006D677F"/>
    <w:rsid w:val="006E10A4"/>
    <w:rsid w:val="006F0EE5"/>
    <w:rsid w:val="00700A35"/>
    <w:rsid w:val="0070382C"/>
    <w:rsid w:val="00704509"/>
    <w:rsid w:val="00704914"/>
    <w:rsid w:val="007067CC"/>
    <w:rsid w:val="00706FD3"/>
    <w:rsid w:val="007135C2"/>
    <w:rsid w:val="00713899"/>
    <w:rsid w:val="00722285"/>
    <w:rsid w:val="00730088"/>
    <w:rsid w:val="0073421A"/>
    <w:rsid w:val="00735710"/>
    <w:rsid w:val="00735E13"/>
    <w:rsid w:val="00740A0E"/>
    <w:rsid w:val="00741C87"/>
    <w:rsid w:val="007430A6"/>
    <w:rsid w:val="0074716A"/>
    <w:rsid w:val="007475E8"/>
    <w:rsid w:val="00752A82"/>
    <w:rsid w:val="0075739C"/>
    <w:rsid w:val="007679ED"/>
    <w:rsid w:val="00773D23"/>
    <w:rsid w:val="007762E5"/>
    <w:rsid w:val="00777AFC"/>
    <w:rsid w:val="007803B5"/>
    <w:rsid w:val="007906B7"/>
    <w:rsid w:val="007913DB"/>
    <w:rsid w:val="00793A9A"/>
    <w:rsid w:val="00797C78"/>
    <w:rsid w:val="007A066D"/>
    <w:rsid w:val="007B28FC"/>
    <w:rsid w:val="007B2CE8"/>
    <w:rsid w:val="007B4EAE"/>
    <w:rsid w:val="007B564C"/>
    <w:rsid w:val="007C18C2"/>
    <w:rsid w:val="007C28A3"/>
    <w:rsid w:val="007C3214"/>
    <w:rsid w:val="007C32A4"/>
    <w:rsid w:val="007C4BEF"/>
    <w:rsid w:val="007D6179"/>
    <w:rsid w:val="007E056C"/>
    <w:rsid w:val="007E6CE1"/>
    <w:rsid w:val="007F12F1"/>
    <w:rsid w:val="007F2F69"/>
    <w:rsid w:val="008047EB"/>
    <w:rsid w:val="008174FC"/>
    <w:rsid w:val="0082003E"/>
    <w:rsid w:val="008312D9"/>
    <w:rsid w:val="00831CAA"/>
    <w:rsid w:val="00832AC3"/>
    <w:rsid w:val="00832ECE"/>
    <w:rsid w:val="00841661"/>
    <w:rsid w:val="0084230A"/>
    <w:rsid w:val="008472D2"/>
    <w:rsid w:val="008529AB"/>
    <w:rsid w:val="00854D5E"/>
    <w:rsid w:val="008557BA"/>
    <w:rsid w:val="00856E51"/>
    <w:rsid w:val="0086585A"/>
    <w:rsid w:val="008672BE"/>
    <w:rsid w:val="00867586"/>
    <w:rsid w:val="008722AF"/>
    <w:rsid w:val="00874F37"/>
    <w:rsid w:val="008826DB"/>
    <w:rsid w:val="00882A33"/>
    <w:rsid w:val="00883783"/>
    <w:rsid w:val="00883B8D"/>
    <w:rsid w:val="0088627D"/>
    <w:rsid w:val="0089175B"/>
    <w:rsid w:val="00892232"/>
    <w:rsid w:val="00892AA5"/>
    <w:rsid w:val="008972CC"/>
    <w:rsid w:val="008A0867"/>
    <w:rsid w:val="008A43CF"/>
    <w:rsid w:val="008A4B8E"/>
    <w:rsid w:val="008A534D"/>
    <w:rsid w:val="008A54BC"/>
    <w:rsid w:val="008B280C"/>
    <w:rsid w:val="008B61B4"/>
    <w:rsid w:val="008B63D5"/>
    <w:rsid w:val="008C1062"/>
    <w:rsid w:val="008D246F"/>
    <w:rsid w:val="008D4E8B"/>
    <w:rsid w:val="008D6F8F"/>
    <w:rsid w:val="008E2887"/>
    <w:rsid w:val="008E6BBF"/>
    <w:rsid w:val="008E7C17"/>
    <w:rsid w:val="008F15A4"/>
    <w:rsid w:val="008F528F"/>
    <w:rsid w:val="009005D3"/>
    <w:rsid w:val="00900808"/>
    <w:rsid w:val="009022BE"/>
    <w:rsid w:val="009072F9"/>
    <w:rsid w:val="009105A6"/>
    <w:rsid w:val="0091106F"/>
    <w:rsid w:val="009112C5"/>
    <w:rsid w:val="009122AF"/>
    <w:rsid w:val="0092233B"/>
    <w:rsid w:val="00927FC0"/>
    <w:rsid w:val="00931FED"/>
    <w:rsid w:val="0093238E"/>
    <w:rsid w:val="00932D40"/>
    <w:rsid w:val="00936380"/>
    <w:rsid w:val="009413C0"/>
    <w:rsid w:val="00944E87"/>
    <w:rsid w:val="009454F8"/>
    <w:rsid w:val="0095142F"/>
    <w:rsid w:val="00951868"/>
    <w:rsid w:val="00951DA2"/>
    <w:rsid w:val="00952C2A"/>
    <w:rsid w:val="00952D6D"/>
    <w:rsid w:val="00956080"/>
    <w:rsid w:val="00961E7B"/>
    <w:rsid w:val="009628F4"/>
    <w:rsid w:val="00963039"/>
    <w:rsid w:val="0096660B"/>
    <w:rsid w:val="00967BDC"/>
    <w:rsid w:val="00971FCD"/>
    <w:rsid w:val="00972E4D"/>
    <w:rsid w:val="009746AA"/>
    <w:rsid w:val="00975287"/>
    <w:rsid w:val="009829FB"/>
    <w:rsid w:val="009A3768"/>
    <w:rsid w:val="009A5E2C"/>
    <w:rsid w:val="009A7A9F"/>
    <w:rsid w:val="009B49E0"/>
    <w:rsid w:val="009B4AFA"/>
    <w:rsid w:val="009B66F1"/>
    <w:rsid w:val="009B6D5B"/>
    <w:rsid w:val="009C01BA"/>
    <w:rsid w:val="009C0373"/>
    <w:rsid w:val="009C59E2"/>
    <w:rsid w:val="009C6A78"/>
    <w:rsid w:val="009D13D4"/>
    <w:rsid w:val="009D278F"/>
    <w:rsid w:val="009E719D"/>
    <w:rsid w:val="009F6554"/>
    <w:rsid w:val="00A164E2"/>
    <w:rsid w:val="00A24354"/>
    <w:rsid w:val="00A27773"/>
    <w:rsid w:val="00A27CF3"/>
    <w:rsid w:val="00A31DB6"/>
    <w:rsid w:val="00A34DB6"/>
    <w:rsid w:val="00A40F28"/>
    <w:rsid w:val="00A44274"/>
    <w:rsid w:val="00A468A0"/>
    <w:rsid w:val="00A523AD"/>
    <w:rsid w:val="00A56A26"/>
    <w:rsid w:val="00A62F22"/>
    <w:rsid w:val="00A658EC"/>
    <w:rsid w:val="00A730ED"/>
    <w:rsid w:val="00A7484E"/>
    <w:rsid w:val="00A77AE5"/>
    <w:rsid w:val="00A80516"/>
    <w:rsid w:val="00A809CB"/>
    <w:rsid w:val="00A830D6"/>
    <w:rsid w:val="00A84FB9"/>
    <w:rsid w:val="00A85206"/>
    <w:rsid w:val="00A967F7"/>
    <w:rsid w:val="00AA04FE"/>
    <w:rsid w:val="00AA48B2"/>
    <w:rsid w:val="00AA49A8"/>
    <w:rsid w:val="00AA5F6F"/>
    <w:rsid w:val="00AB1554"/>
    <w:rsid w:val="00AB21E0"/>
    <w:rsid w:val="00AB4115"/>
    <w:rsid w:val="00AC6DEC"/>
    <w:rsid w:val="00AD6A5B"/>
    <w:rsid w:val="00AD6C0C"/>
    <w:rsid w:val="00AD7874"/>
    <w:rsid w:val="00AE31B9"/>
    <w:rsid w:val="00AE5D9F"/>
    <w:rsid w:val="00AE61EE"/>
    <w:rsid w:val="00AE6639"/>
    <w:rsid w:val="00AF0090"/>
    <w:rsid w:val="00AF4E75"/>
    <w:rsid w:val="00B0125C"/>
    <w:rsid w:val="00B01DEE"/>
    <w:rsid w:val="00B037BB"/>
    <w:rsid w:val="00B07831"/>
    <w:rsid w:val="00B13122"/>
    <w:rsid w:val="00B13BF9"/>
    <w:rsid w:val="00B16829"/>
    <w:rsid w:val="00B34188"/>
    <w:rsid w:val="00B359F6"/>
    <w:rsid w:val="00B36279"/>
    <w:rsid w:val="00B40454"/>
    <w:rsid w:val="00B417F0"/>
    <w:rsid w:val="00B42DDE"/>
    <w:rsid w:val="00B45078"/>
    <w:rsid w:val="00B53E0F"/>
    <w:rsid w:val="00B554FF"/>
    <w:rsid w:val="00B64A1B"/>
    <w:rsid w:val="00B7121D"/>
    <w:rsid w:val="00B74171"/>
    <w:rsid w:val="00B81F0C"/>
    <w:rsid w:val="00B92418"/>
    <w:rsid w:val="00B93434"/>
    <w:rsid w:val="00B93F9E"/>
    <w:rsid w:val="00BA1629"/>
    <w:rsid w:val="00BA2495"/>
    <w:rsid w:val="00BB040A"/>
    <w:rsid w:val="00BB24D0"/>
    <w:rsid w:val="00BB2F55"/>
    <w:rsid w:val="00BB737B"/>
    <w:rsid w:val="00BC4224"/>
    <w:rsid w:val="00BC4E37"/>
    <w:rsid w:val="00BD026B"/>
    <w:rsid w:val="00BD575B"/>
    <w:rsid w:val="00BD7E39"/>
    <w:rsid w:val="00BE3BA8"/>
    <w:rsid w:val="00BE50FF"/>
    <w:rsid w:val="00BE695C"/>
    <w:rsid w:val="00BF2D93"/>
    <w:rsid w:val="00BF391A"/>
    <w:rsid w:val="00BF6FCC"/>
    <w:rsid w:val="00C008E0"/>
    <w:rsid w:val="00C05D6D"/>
    <w:rsid w:val="00C1066B"/>
    <w:rsid w:val="00C162D0"/>
    <w:rsid w:val="00C20654"/>
    <w:rsid w:val="00C211C7"/>
    <w:rsid w:val="00C24D61"/>
    <w:rsid w:val="00C407E4"/>
    <w:rsid w:val="00C4277A"/>
    <w:rsid w:val="00C444E6"/>
    <w:rsid w:val="00C448C1"/>
    <w:rsid w:val="00C44AAF"/>
    <w:rsid w:val="00C46D8E"/>
    <w:rsid w:val="00C50902"/>
    <w:rsid w:val="00C5749D"/>
    <w:rsid w:val="00C600E7"/>
    <w:rsid w:val="00C607EB"/>
    <w:rsid w:val="00C611B3"/>
    <w:rsid w:val="00C67ECB"/>
    <w:rsid w:val="00C70853"/>
    <w:rsid w:val="00C73EAF"/>
    <w:rsid w:val="00C81276"/>
    <w:rsid w:val="00C821CE"/>
    <w:rsid w:val="00C827CD"/>
    <w:rsid w:val="00C91D4D"/>
    <w:rsid w:val="00C94C11"/>
    <w:rsid w:val="00C96A9C"/>
    <w:rsid w:val="00C96E5A"/>
    <w:rsid w:val="00CA03CF"/>
    <w:rsid w:val="00CA2DA9"/>
    <w:rsid w:val="00CA2ED8"/>
    <w:rsid w:val="00CA3A64"/>
    <w:rsid w:val="00CB16B2"/>
    <w:rsid w:val="00CB339C"/>
    <w:rsid w:val="00CB59A5"/>
    <w:rsid w:val="00CB6633"/>
    <w:rsid w:val="00CC7455"/>
    <w:rsid w:val="00CC76C1"/>
    <w:rsid w:val="00CD02E5"/>
    <w:rsid w:val="00CD1718"/>
    <w:rsid w:val="00CD2C74"/>
    <w:rsid w:val="00CD7D83"/>
    <w:rsid w:val="00CD7F48"/>
    <w:rsid w:val="00CE4DAE"/>
    <w:rsid w:val="00CE5A65"/>
    <w:rsid w:val="00CF3E5A"/>
    <w:rsid w:val="00CF6EA9"/>
    <w:rsid w:val="00CF705A"/>
    <w:rsid w:val="00D05BE9"/>
    <w:rsid w:val="00D05DDA"/>
    <w:rsid w:val="00D1485E"/>
    <w:rsid w:val="00D20D95"/>
    <w:rsid w:val="00D42B0C"/>
    <w:rsid w:val="00D471BF"/>
    <w:rsid w:val="00D50FDD"/>
    <w:rsid w:val="00D520FD"/>
    <w:rsid w:val="00D54B19"/>
    <w:rsid w:val="00D60F9E"/>
    <w:rsid w:val="00D61034"/>
    <w:rsid w:val="00D63AAB"/>
    <w:rsid w:val="00D65484"/>
    <w:rsid w:val="00D65648"/>
    <w:rsid w:val="00D65E6F"/>
    <w:rsid w:val="00D74B9D"/>
    <w:rsid w:val="00D75718"/>
    <w:rsid w:val="00D818D9"/>
    <w:rsid w:val="00D81E9C"/>
    <w:rsid w:val="00D84790"/>
    <w:rsid w:val="00D860A7"/>
    <w:rsid w:val="00DA3058"/>
    <w:rsid w:val="00DA6571"/>
    <w:rsid w:val="00DB3767"/>
    <w:rsid w:val="00DC1C47"/>
    <w:rsid w:val="00DC4670"/>
    <w:rsid w:val="00DD0BF8"/>
    <w:rsid w:val="00DD7F37"/>
    <w:rsid w:val="00DE0CE4"/>
    <w:rsid w:val="00DE2430"/>
    <w:rsid w:val="00DE2BEF"/>
    <w:rsid w:val="00DE6737"/>
    <w:rsid w:val="00DF7CDC"/>
    <w:rsid w:val="00E139B6"/>
    <w:rsid w:val="00E33321"/>
    <w:rsid w:val="00E34058"/>
    <w:rsid w:val="00E35A10"/>
    <w:rsid w:val="00E415BC"/>
    <w:rsid w:val="00E5350E"/>
    <w:rsid w:val="00E5441F"/>
    <w:rsid w:val="00E67823"/>
    <w:rsid w:val="00E77898"/>
    <w:rsid w:val="00E80079"/>
    <w:rsid w:val="00E87E33"/>
    <w:rsid w:val="00E91C88"/>
    <w:rsid w:val="00EA07E2"/>
    <w:rsid w:val="00EA3365"/>
    <w:rsid w:val="00EA5CBC"/>
    <w:rsid w:val="00EB0BEB"/>
    <w:rsid w:val="00EB5663"/>
    <w:rsid w:val="00EB57DD"/>
    <w:rsid w:val="00EB61C4"/>
    <w:rsid w:val="00EC6750"/>
    <w:rsid w:val="00ED15FB"/>
    <w:rsid w:val="00ED522F"/>
    <w:rsid w:val="00ED7625"/>
    <w:rsid w:val="00EE40C8"/>
    <w:rsid w:val="00EF5019"/>
    <w:rsid w:val="00EF68A2"/>
    <w:rsid w:val="00F00481"/>
    <w:rsid w:val="00F075FB"/>
    <w:rsid w:val="00F10A17"/>
    <w:rsid w:val="00F12D27"/>
    <w:rsid w:val="00F1397B"/>
    <w:rsid w:val="00F214FA"/>
    <w:rsid w:val="00F226D3"/>
    <w:rsid w:val="00F24950"/>
    <w:rsid w:val="00F25D68"/>
    <w:rsid w:val="00F32AD0"/>
    <w:rsid w:val="00F4177F"/>
    <w:rsid w:val="00F43BCB"/>
    <w:rsid w:val="00F47E97"/>
    <w:rsid w:val="00F51BE8"/>
    <w:rsid w:val="00F56781"/>
    <w:rsid w:val="00F63CC9"/>
    <w:rsid w:val="00F64413"/>
    <w:rsid w:val="00F663DD"/>
    <w:rsid w:val="00F744CB"/>
    <w:rsid w:val="00F7571A"/>
    <w:rsid w:val="00F802AB"/>
    <w:rsid w:val="00F86CD8"/>
    <w:rsid w:val="00F90D77"/>
    <w:rsid w:val="00FA52BA"/>
    <w:rsid w:val="00FA7CB0"/>
    <w:rsid w:val="00FB0D22"/>
    <w:rsid w:val="00FB4DC1"/>
    <w:rsid w:val="00FB65B3"/>
    <w:rsid w:val="00FC0152"/>
    <w:rsid w:val="00FC0BA7"/>
    <w:rsid w:val="00FC0DAE"/>
    <w:rsid w:val="00FC6362"/>
    <w:rsid w:val="00FD2B0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D2F36A"/>
  <w15:docId w15:val="{BE6F844E-0277-4614-90E4-4BE84939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011DF"/>
    <w:rPr>
      <w:rFonts w:ascii="Arial" w:hAnsi="Arial" w:cs="Arial"/>
      <w:szCs w:val="24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character" w:customStyle="1" w:styleId="ListParagraphChar">
    <w:name w:val="List Paragraph Char"/>
    <w:link w:val="ListParagraph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961E7B"/>
    <w:rPr>
      <w:rFonts w:ascii="Times New Roman" w:hAnsi="Times New Roman" w:cs="Times New Roman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961E7B"/>
    <w:rPr>
      <w:sz w:val="22"/>
      <w:lang w:eastAsia="en-US"/>
    </w:rPr>
  </w:style>
  <w:style w:type="paragraph" w:customStyle="1" w:styleId="ZnakZnakZnakCharCharZnakZnak">
    <w:name w:val="Znak Znak Znak Char Char Znak Znak"/>
    <w:basedOn w:val="Normal"/>
    <w:rsid w:val="00961E7B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Title">
    <w:name w:val="Title"/>
    <w:basedOn w:val="Normal"/>
    <w:link w:val="TitleChar"/>
    <w:qFormat/>
    <w:rsid w:val="00961E7B"/>
    <w:pPr>
      <w:numPr>
        <w:numId w:val="4"/>
      </w:numPr>
      <w:jc w:val="both"/>
    </w:pPr>
    <w:rPr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61E7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ormal"/>
    <w:link w:val="bodyZnak"/>
    <w:rsid w:val="00961E7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961E7B"/>
    <w:rPr>
      <w:rFonts w:ascii="Arial" w:hAnsi="Arial"/>
      <w:sz w:val="22"/>
      <w:szCs w:val="24"/>
    </w:rPr>
  </w:style>
  <w:style w:type="character" w:styleId="Strong">
    <w:name w:val="Strong"/>
    <w:basedOn w:val="DefaultParagraphFont"/>
    <w:uiPriority w:val="22"/>
    <w:qFormat/>
    <w:rsid w:val="00961E7B"/>
    <w:rPr>
      <w:b/>
      <w:bCs/>
    </w:rPr>
  </w:style>
  <w:style w:type="paragraph" w:customStyle="1" w:styleId="Default">
    <w:name w:val="Default"/>
    <w:rsid w:val="00961E7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kunamecart">
    <w:name w:val="skunamecart"/>
    <w:basedOn w:val="DefaultParagraphFont"/>
    <w:rsid w:val="00961E7B"/>
  </w:style>
  <w:style w:type="character" w:customStyle="1" w:styleId="content">
    <w:name w:val="content"/>
    <w:basedOn w:val="DefaultParagraphFont"/>
    <w:rsid w:val="00961E7B"/>
  </w:style>
  <w:style w:type="paragraph" w:styleId="Caption">
    <w:name w:val="caption"/>
    <w:basedOn w:val="Normal"/>
    <w:next w:val="Normal"/>
    <w:uiPriority w:val="35"/>
    <w:unhideWhenUsed/>
    <w:qFormat/>
    <w:rsid w:val="00961E7B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cellbody">
    <w:name w:val="pcellbody"/>
    <w:basedOn w:val="Normal"/>
    <w:rsid w:val="00961E7B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9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AECF2-DD52-48C9-B69E-7E5AE8EA4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183</TotalTime>
  <Pages>15</Pages>
  <Words>5126</Words>
  <Characters>29224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34282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Sivčević</cp:lastModifiedBy>
  <cp:revision>17</cp:revision>
  <cp:lastPrinted>2018-02-09T10:08:00Z</cp:lastPrinted>
  <dcterms:created xsi:type="dcterms:W3CDTF">2020-06-29T09:58:00Z</dcterms:created>
  <dcterms:modified xsi:type="dcterms:W3CDTF">2020-09-10T12:52:00Z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IC-MRKO-18-025/20-B</vt:lpwstr>
  </property>
  <property fmtid="{D5CDD505-2E9C-101B-9397-08002B2CF9AE}" pid="5" name="MFiles_P1046">
    <vt:lpwstr>Nakup in implementacija mrežne opreme z garancijskim vzdrževanjem</vt:lpwstr>
  </property>
  <property fmtid="{D5CDD505-2E9C-101B-9397-08002B2CF9AE}" pid="6" name="MFiles_PG5BC2FC14A405421BA79F5FEC63BD00E3n1_PGB3D8D77D2D654902AEB821305A1A12BC">
    <vt:lpwstr>1000 Ljubljana</vt:lpwstr>
  </property>
</Properties>
</file>